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0E46" w:rsidRDefault="00630E46" w:rsidP="00630E46">
      <w:pPr>
        <w:jc w:val="center"/>
        <w:rPr>
          <w:rFonts w:ascii="Times New Roman" w:hAnsi="Times New Roman"/>
          <w:b/>
          <w:bCs/>
          <w:sz w:val="26"/>
          <w:szCs w:val="26"/>
        </w:rPr>
      </w:pPr>
    </w:p>
    <w:p w:rsidR="006F1F72" w:rsidRPr="00D062EA" w:rsidRDefault="006F1F72" w:rsidP="00F227E5">
      <w:pPr>
        <w:ind w:firstLine="0"/>
        <w:jc w:val="center"/>
        <w:rPr>
          <w:rFonts w:ascii="Times New Roman" w:hAnsi="Times New Roman"/>
          <w:b/>
          <w:bCs/>
          <w:sz w:val="26"/>
          <w:szCs w:val="26"/>
        </w:rPr>
      </w:pPr>
    </w:p>
    <w:p w:rsidR="006F1F72" w:rsidRPr="00D062EA" w:rsidRDefault="006F1F72" w:rsidP="00630E46">
      <w:pPr>
        <w:jc w:val="center"/>
        <w:rPr>
          <w:rFonts w:ascii="Times New Roman" w:hAnsi="Times New Roman"/>
          <w:b/>
          <w:bCs/>
          <w:sz w:val="26"/>
          <w:szCs w:val="26"/>
        </w:rPr>
      </w:pPr>
    </w:p>
    <w:p w:rsidR="006F1F72" w:rsidRPr="00D062EA" w:rsidRDefault="006F1F72" w:rsidP="00630E46">
      <w:pPr>
        <w:jc w:val="center"/>
        <w:rPr>
          <w:rFonts w:ascii="Times New Roman" w:hAnsi="Times New Roman"/>
          <w:b/>
          <w:bCs/>
          <w:sz w:val="26"/>
          <w:szCs w:val="26"/>
        </w:rPr>
      </w:pPr>
    </w:p>
    <w:p w:rsidR="006F1F72" w:rsidRPr="00D062EA" w:rsidRDefault="006F1F72" w:rsidP="00630E46">
      <w:pPr>
        <w:jc w:val="center"/>
        <w:rPr>
          <w:rFonts w:ascii="Times New Roman" w:hAnsi="Times New Roman"/>
          <w:b/>
          <w:bCs/>
          <w:sz w:val="26"/>
          <w:szCs w:val="26"/>
        </w:rPr>
      </w:pPr>
    </w:p>
    <w:p w:rsidR="00820A0B" w:rsidRDefault="00820A0B" w:rsidP="00630E46">
      <w:pPr>
        <w:jc w:val="center"/>
        <w:rPr>
          <w:rFonts w:ascii="Times New Roman" w:hAnsi="Times New Roman"/>
          <w:b/>
          <w:bCs/>
          <w:sz w:val="26"/>
          <w:szCs w:val="26"/>
        </w:rPr>
      </w:pPr>
    </w:p>
    <w:p w:rsidR="00C56CBA" w:rsidRDefault="00C56CBA" w:rsidP="00630E46">
      <w:pPr>
        <w:jc w:val="center"/>
        <w:rPr>
          <w:rFonts w:ascii="Times New Roman" w:hAnsi="Times New Roman"/>
          <w:b/>
          <w:bCs/>
          <w:sz w:val="26"/>
          <w:szCs w:val="26"/>
        </w:rPr>
      </w:pPr>
    </w:p>
    <w:p w:rsidR="00C56CBA" w:rsidRDefault="00C56CBA" w:rsidP="00630E46">
      <w:pPr>
        <w:jc w:val="center"/>
        <w:rPr>
          <w:rFonts w:ascii="Times New Roman" w:hAnsi="Times New Roman"/>
          <w:b/>
          <w:bCs/>
          <w:sz w:val="26"/>
          <w:szCs w:val="26"/>
        </w:rPr>
      </w:pPr>
    </w:p>
    <w:p w:rsidR="00C56CBA" w:rsidRDefault="00C56CBA" w:rsidP="00630E46">
      <w:pPr>
        <w:jc w:val="center"/>
        <w:rPr>
          <w:rFonts w:ascii="Times New Roman" w:hAnsi="Times New Roman"/>
          <w:b/>
          <w:bCs/>
          <w:sz w:val="26"/>
          <w:szCs w:val="26"/>
        </w:rPr>
      </w:pPr>
    </w:p>
    <w:p w:rsidR="00C56CBA" w:rsidRDefault="00C56CBA" w:rsidP="00630E46">
      <w:pPr>
        <w:jc w:val="center"/>
        <w:rPr>
          <w:rFonts w:ascii="Times New Roman" w:hAnsi="Times New Roman"/>
          <w:b/>
          <w:bCs/>
          <w:sz w:val="26"/>
          <w:szCs w:val="26"/>
        </w:rPr>
      </w:pPr>
    </w:p>
    <w:p w:rsidR="00C56CBA" w:rsidRDefault="00C56CBA" w:rsidP="00630E46">
      <w:pPr>
        <w:jc w:val="center"/>
        <w:rPr>
          <w:rFonts w:ascii="Times New Roman" w:hAnsi="Times New Roman"/>
          <w:b/>
          <w:bCs/>
          <w:sz w:val="26"/>
          <w:szCs w:val="26"/>
        </w:rPr>
      </w:pPr>
    </w:p>
    <w:p w:rsidR="00016394" w:rsidRDefault="00016394" w:rsidP="00C56CBA">
      <w:pPr>
        <w:jc w:val="center"/>
        <w:rPr>
          <w:rFonts w:ascii="Times New Roman" w:hAnsi="Times New Roman"/>
          <w:b/>
          <w:bCs/>
          <w:sz w:val="26"/>
          <w:szCs w:val="26"/>
        </w:rPr>
      </w:pPr>
    </w:p>
    <w:p w:rsidR="00C56CBA" w:rsidRDefault="00C56CBA" w:rsidP="00C56CBA">
      <w:pPr>
        <w:pStyle w:val="aff9"/>
      </w:pPr>
    </w:p>
    <w:p w:rsidR="00C56CBA" w:rsidRPr="00A963D1" w:rsidRDefault="00C56CBA" w:rsidP="00C56CBA">
      <w:pPr>
        <w:pStyle w:val="affb"/>
        <w:ind w:firstLine="0"/>
        <w:jc w:val="center"/>
        <w:outlineLvl w:val="0"/>
        <w:rPr>
          <w:b/>
        </w:rPr>
      </w:pPr>
      <w:bookmarkStart w:id="0" w:name="_Toc395093365"/>
      <w:r w:rsidRPr="00A963D1">
        <w:rPr>
          <w:b/>
        </w:rPr>
        <w:t xml:space="preserve">Приложение </w:t>
      </w:r>
      <w:r>
        <w:rPr>
          <w:b/>
        </w:rPr>
        <w:t>2</w:t>
      </w:r>
    </w:p>
    <w:p w:rsidR="00C56CBA" w:rsidRPr="00C56CBA" w:rsidRDefault="00C56CBA" w:rsidP="00C56CBA">
      <w:pPr>
        <w:pStyle w:val="affb"/>
        <w:ind w:firstLine="0"/>
        <w:jc w:val="center"/>
        <w:outlineLvl w:val="0"/>
        <w:rPr>
          <w:b/>
        </w:rPr>
      </w:pPr>
      <w:r w:rsidRPr="00C56CBA">
        <w:rPr>
          <w:b/>
        </w:rPr>
        <w:t>«Характеристики тепловых сетей после ЦТП ТЭЦ г.Кирс»</w:t>
      </w:r>
      <w:bookmarkEnd w:id="0"/>
    </w:p>
    <w:p w:rsidR="006F1F72" w:rsidRPr="00F227E5" w:rsidRDefault="006F1F72" w:rsidP="00630E46">
      <w:pPr>
        <w:jc w:val="center"/>
        <w:rPr>
          <w:rFonts w:ascii="Times New Roman" w:hAnsi="Times New Roman"/>
          <w:sz w:val="28"/>
          <w:szCs w:val="28"/>
        </w:rPr>
      </w:pPr>
    </w:p>
    <w:p w:rsidR="00820A0B" w:rsidRPr="00D062EA" w:rsidRDefault="00820A0B" w:rsidP="00F20049">
      <w:pPr>
        <w:ind w:firstLine="0"/>
        <w:jc w:val="center"/>
        <w:rPr>
          <w:rFonts w:ascii="Times New Roman" w:hAnsi="Times New Roman"/>
          <w:sz w:val="26"/>
          <w:szCs w:val="26"/>
        </w:rPr>
      </w:pPr>
    </w:p>
    <w:p w:rsidR="00016394" w:rsidRDefault="00016394" w:rsidP="00630E46">
      <w:pPr>
        <w:jc w:val="center"/>
        <w:rPr>
          <w:rFonts w:ascii="Times New Roman" w:hAnsi="Times New Roman"/>
          <w:sz w:val="26"/>
          <w:szCs w:val="26"/>
        </w:rPr>
      </w:pPr>
    </w:p>
    <w:p w:rsidR="00A75737" w:rsidRDefault="00A75737" w:rsidP="00630E46">
      <w:pPr>
        <w:jc w:val="center"/>
        <w:rPr>
          <w:rFonts w:ascii="Times New Roman" w:hAnsi="Times New Roman"/>
          <w:sz w:val="26"/>
          <w:szCs w:val="26"/>
        </w:rPr>
      </w:pPr>
    </w:p>
    <w:p w:rsidR="00016394" w:rsidRDefault="00016394" w:rsidP="00630E46">
      <w:pPr>
        <w:jc w:val="center"/>
        <w:rPr>
          <w:rFonts w:ascii="Times New Roman" w:hAnsi="Times New Roman"/>
          <w:sz w:val="26"/>
          <w:szCs w:val="26"/>
        </w:rPr>
      </w:pPr>
    </w:p>
    <w:p w:rsidR="005D2D77" w:rsidRDefault="005D2D77" w:rsidP="00630E46">
      <w:pPr>
        <w:jc w:val="center"/>
        <w:rPr>
          <w:rFonts w:ascii="Times New Roman" w:hAnsi="Times New Roman"/>
          <w:sz w:val="26"/>
          <w:szCs w:val="26"/>
        </w:rPr>
      </w:pPr>
    </w:p>
    <w:p w:rsidR="005D2D77" w:rsidRDefault="005D2D77" w:rsidP="00630E46">
      <w:pPr>
        <w:jc w:val="center"/>
        <w:rPr>
          <w:rFonts w:ascii="Times New Roman" w:hAnsi="Times New Roman"/>
          <w:sz w:val="26"/>
          <w:szCs w:val="26"/>
        </w:rPr>
      </w:pPr>
    </w:p>
    <w:p w:rsidR="00102E48" w:rsidRPr="00C56CBA" w:rsidRDefault="00102E48" w:rsidP="006B4757">
      <w:pPr>
        <w:ind w:firstLine="0"/>
        <w:rPr>
          <w:rFonts w:ascii="Times New Roman" w:hAnsi="Times New Roman"/>
          <w:b/>
          <w:sz w:val="26"/>
          <w:szCs w:val="26"/>
        </w:rPr>
      </w:pPr>
    </w:p>
    <w:p w:rsidR="00102E48" w:rsidRPr="00C56CBA" w:rsidRDefault="00102E48" w:rsidP="006B4757">
      <w:pPr>
        <w:ind w:firstLine="0"/>
        <w:rPr>
          <w:rFonts w:ascii="Times New Roman" w:hAnsi="Times New Roman"/>
          <w:b/>
          <w:sz w:val="26"/>
          <w:szCs w:val="26"/>
        </w:rPr>
        <w:sectPr w:rsidR="00102E48" w:rsidRPr="00C56CBA" w:rsidSect="00365882">
          <w:pgSz w:w="11907" w:h="16839" w:code="9"/>
          <w:pgMar w:top="851" w:right="567" w:bottom="1134" w:left="1134" w:header="709" w:footer="709" w:gutter="0"/>
          <w:pgNumType w:start="1"/>
          <w:cols w:space="708"/>
          <w:docGrid w:linePitch="360"/>
        </w:sectPr>
      </w:pPr>
    </w:p>
    <w:p w:rsidR="008232AD" w:rsidRPr="00C56CBA" w:rsidRDefault="00102E48" w:rsidP="00C56CBA">
      <w:pPr>
        <w:ind w:left="-284" w:firstLine="0"/>
        <w:jc w:val="right"/>
        <w:rPr>
          <w:rFonts w:ascii="Times New Roman" w:hAnsi="Times New Roman"/>
          <w:sz w:val="26"/>
          <w:szCs w:val="26"/>
        </w:rPr>
      </w:pPr>
      <w:r w:rsidRPr="00C56CBA">
        <w:rPr>
          <w:rFonts w:ascii="Times New Roman" w:hAnsi="Times New Roman"/>
          <w:noProof/>
          <w:sz w:val="26"/>
          <w:szCs w:val="26"/>
          <w:lang w:eastAsia="ru-RU"/>
        </w:rPr>
        <w:lastRenderedPageBreak/>
        <w:drawing>
          <wp:anchor distT="0" distB="0" distL="114300" distR="114300" simplePos="0" relativeHeight="251693056" behindDoc="0" locked="0" layoutInCell="1" allowOverlap="1">
            <wp:simplePos x="0" y="0"/>
            <wp:positionH relativeFrom="column">
              <wp:posOffset>-163830</wp:posOffset>
            </wp:positionH>
            <wp:positionV relativeFrom="paragraph">
              <wp:posOffset>313055</wp:posOffset>
            </wp:positionV>
            <wp:extent cx="9949815" cy="6320790"/>
            <wp:effectExtent l="19050" t="0" r="0" b="0"/>
            <wp:wrapThrough wrapText="bothSides">
              <wp:wrapPolygon edited="0">
                <wp:start x="-41" y="0"/>
                <wp:lineTo x="-41" y="21548"/>
                <wp:lineTo x="21588" y="21548"/>
                <wp:lineTo x="21588" y="0"/>
                <wp:lineTo x="-41" y="0"/>
              </wp:wrapPolygon>
            </wp:wrapThrough>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9949815" cy="6320790"/>
                    </a:xfrm>
                    <a:prstGeom prst="rect">
                      <a:avLst/>
                    </a:prstGeom>
                    <a:noFill/>
                    <a:ln w="9525">
                      <a:noFill/>
                      <a:miter lim="800000"/>
                      <a:headEnd/>
                      <a:tailEnd/>
                    </a:ln>
                  </pic:spPr>
                </pic:pic>
              </a:graphicData>
            </a:graphic>
          </wp:anchor>
        </w:drawing>
      </w:r>
      <w:r w:rsidRPr="00C56CBA">
        <w:rPr>
          <w:rFonts w:ascii="Times New Roman" w:hAnsi="Times New Roman"/>
          <w:sz w:val="26"/>
          <w:szCs w:val="26"/>
        </w:rPr>
        <w:t>Таблица 1</w:t>
      </w:r>
      <w:r w:rsidR="00C56CBA" w:rsidRPr="00C56CBA">
        <w:rPr>
          <w:rFonts w:ascii="Times New Roman" w:hAnsi="Times New Roman"/>
          <w:sz w:val="26"/>
          <w:szCs w:val="26"/>
        </w:rPr>
        <w:t>.Характеристики тепловых сетей после ЦТП ТЭЦ г.Кирс</w:t>
      </w:r>
    </w:p>
    <w:p w:rsidR="00102E48" w:rsidRPr="00545CA2" w:rsidRDefault="009E0B7A"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694080" behindDoc="0" locked="0" layoutInCell="1" allowOverlap="1">
            <wp:simplePos x="0" y="0"/>
            <wp:positionH relativeFrom="column">
              <wp:posOffset>-302895</wp:posOffset>
            </wp:positionH>
            <wp:positionV relativeFrom="paragraph">
              <wp:posOffset>-283210</wp:posOffset>
            </wp:positionV>
            <wp:extent cx="9995535" cy="6917055"/>
            <wp:effectExtent l="19050" t="0" r="5715" b="0"/>
            <wp:wrapThrough wrapText="bothSides">
              <wp:wrapPolygon edited="0">
                <wp:start x="-41" y="0"/>
                <wp:lineTo x="-41" y="21535"/>
                <wp:lineTo x="21612" y="21535"/>
                <wp:lineTo x="21612" y="0"/>
                <wp:lineTo x="-41" y="0"/>
              </wp:wrapPolygon>
            </wp:wrapThrough>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9995535" cy="6917055"/>
                    </a:xfrm>
                    <a:prstGeom prst="rect">
                      <a:avLst/>
                    </a:prstGeom>
                    <a:noFill/>
                    <a:ln w="9525">
                      <a:noFill/>
                      <a:miter lim="800000"/>
                      <a:headEnd/>
                      <a:tailEnd/>
                    </a:ln>
                  </pic:spPr>
                </pic:pic>
              </a:graphicData>
            </a:graphic>
          </wp:anchor>
        </w:drawing>
      </w:r>
    </w:p>
    <w:p w:rsidR="00102E48" w:rsidRPr="00545CA2" w:rsidRDefault="005C2022"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695104" behindDoc="0" locked="0" layoutInCell="1" allowOverlap="1">
            <wp:simplePos x="0" y="0"/>
            <wp:positionH relativeFrom="column">
              <wp:posOffset>-302895</wp:posOffset>
            </wp:positionH>
            <wp:positionV relativeFrom="paragraph">
              <wp:posOffset>-332740</wp:posOffset>
            </wp:positionV>
            <wp:extent cx="9989820" cy="6967220"/>
            <wp:effectExtent l="19050" t="0" r="0" b="0"/>
            <wp:wrapThrough wrapText="bothSides">
              <wp:wrapPolygon edited="0">
                <wp:start x="-41" y="0"/>
                <wp:lineTo x="-41" y="21557"/>
                <wp:lineTo x="21584" y="21557"/>
                <wp:lineTo x="21584" y="0"/>
                <wp:lineTo x="-41" y="0"/>
              </wp:wrapPolygon>
            </wp:wrapThrough>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9989820" cy="6967220"/>
                    </a:xfrm>
                    <a:prstGeom prst="rect">
                      <a:avLst/>
                    </a:prstGeom>
                    <a:noFill/>
                    <a:ln w="9525">
                      <a:noFill/>
                      <a:miter lim="800000"/>
                      <a:headEnd/>
                      <a:tailEnd/>
                    </a:ln>
                  </pic:spPr>
                </pic:pic>
              </a:graphicData>
            </a:graphic>
          </wp:anchor>
        </w:drawing>
      </w:r>
    </w:p>
    <w:p w:rsidR="00102E48" w:rsidRPr="00545CA2" w:rsidRDefault="00130A8F"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696128" behindDoc="0" locked="0" layoutInCell="1" allowOverlap="1">
            <wp:simplePos x="0" y="0"/>
            <wp:positionH relativeFrom="column">
              <wp:posOffset>-273050</wp:posOffset>
            </wp:positionH>
            <wp:positionV relativeFrom="paragraph">
              <wp:posOffset>-401955</wp:posOffset>
            </wp:positionV>
            <wp:extent cx="9969500" cy="6986905"/>
            <wp:effectExtent l="19050" t="0" r="0" b="0"/>
            <wp:wrapThrough wrapText="bothSides">
              <wp:wrapPolygon edited="0">
                <wp:start x="-41" y="0"/>
                <wp:lineTo x="-41" y="21555"/>
                <wp:lineTo x="21586" y="21555"/>
                <wp:lineTo x="21586" y="0"/>
                <wp:lineTo x="-41" y="0"/>
              </wp:wrapPolygon>
            </wp:wrapThrough>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9969500" cy="6986905"/>
                    </a:xfrm>
                    <a:prstGeom prst="rect">
                      <a:avLst/>
                    </a:prstGeom>
                    <a:noFill/>
                    <a:ln w="9525">
                      <a:noFill/>
                      <a:miter lim="800000"/>
                      <a:headEnd/>
                      <a:tailEnd/>
                    </a:ln>
                  </pic:spPr>
                </pic:pic>
              </a:graphicData>
            </a:graphic>
          </wp:anchor>
        </w:drawing>
      </w:r>
    </w:p>
    <w:p w:rsidR="00102E48" w:rsidRPr="00545CA2" w:rsidRDefault="00073093"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697152" behindDoc="0" locked="0" layoutInCell="1" allowOverlap="1">
            <wp:simplePos x="0" y="0"/>
            <wp:positionH relativeFrom="column">
              <wp:posOffset>-273050</wp:posOffset>
            </wp:positionH>
            <wp:positionV relativeFrom="paragraph">
              <wp:posOffset>-332740</wp:posOffset>
            </wp:positionV>
            <wp:extent cx="9995535" cy="7026910"/>
            <wp:effectExtent l="19050" t="0" r="5715" b="0"/>
            <wp:wrapThrough wrapText="bothSides">
              <wp:wrapPolygon edited="0">
                <wp:start x="-41" y="0"/>
                <wp:lineTo x="-41" y="21549"/>
                <wp:lineTo x="21612" y="21549"/>
                <wp:lineTo x="21612" y="0"/>
                <wp:lineTo x="-41" y="0"/>
              </wp:wrapPolygon>
            </wp:wrapThrough>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9995535" cy="7026910"/>
                    </a:xfrm>
                    <a:prstGeom prst="rect">
                      <a:avLst/>
                    </a:prstGeom>
                    <a:noFill/>
                    <a:ln w="9525">
                      <a:noFill/>
                      <a:miter lim="800000"/>
                      <a:headEnd/>
                      <a:tailEnd/>
                    </a:ln>
                  </pic:spPr>
                </pic:pic>
              </a:graphicData>
            </a:graphic>
          </wp:anchor>
        </w:drawing>
      </w:r>
    </w:p>
    <w:p w:rsidR="003D5446" w:rsidRDefault="00073093"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699200" behindDoc="0" locked="0" layoutInCell="1" allowOverlap="1">
            <wp:simplePos x="0" y="0"/>
            <wp:positionH relativeFrom="column">
              <wp:posOffset>-253365</wp:posOffset>
            </wp:positionH>
            <wp:positionV relativeFrom="paragraph">
              <wp:posOffset>-262890</wp:posOffset>
            </wp:positionV>
            <wp:extent cx="9969500" cy="6986905"/>
            <wp:effectExtent l="19050" t="0" r="0" b="0"/>
            <wp:wrapThrough wrapText="bothSides">
              <wp:wrapPolygon edited="0">
                <wp:start x="-41" y="0"/>
                <wp:lineTo x="-41" y="21555"/>
                <wp:lineTo x="21586" y="21555"/>
                <wp:lineTo x="21586" y="0"/>
                <wp:lineTo x="-41" y="0"/>
              </wp:wrapPolygon>
            </wp:wrapThrough>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9969500" cy="6986905"/>
                    </a:xfrm>
                    <a:prstGeom prst="rect">
                      <a:avLst/>
                    </a:prstGeom>
                    <a:noFill/>
                    <a:ln w="9525">
                      <a:noFill/>
                      <a:miter lim="800000"/>
                      <a:headEnd/>
                      <a:tailEnd/>
                    </a:ln>
                  </pic:spPr>
                </pic:pic>
              </a:graphicData>
            </a:graphic>
          </wp:anchor>
        </w:drawing>
      </w:r>
    </w:p>
    <w:p w:rsidR="00BC2E18" w:rsidRDefault="00073093" w:rsidP="006B4757">
      <w:pPr>
        <w:ind w:firstLine="0"/>
        <w:rPr>
          <w:rFonts w:ascii="Times New Roman" w:hAnsi="Times New Roman"/>
          <w:b/>
          <w:noProof/>
          <w:sz w:val="26"/>
          <w:szCs w:val="26"/>
          <w:lang w:eastAsia="ru-RU"/>
        </w:rPr>
      </w:pPr>
      <w:r>
        <w:rPr>
          <w:rFonts w:ascii="Times New Roman" w:hAnsi="Times New Roman"/>
          <w:b/>
          <w:noProof/>
          <w:sz w:val="26"/>
          <w:szCs w:val="26"/>
          <w:lang w:eastAsia="ru-RU"/>
        </w:rPr>
        <w:lastRenderedPageBreak/>
        <w:drawing>
          <wp:anchor distT="0" distB="0" distL="114300" distR="114300" simplePos="0" relativeHeight="251700224" behindDoc="0" locked="0" layoutInCell="1" allowOverlap="1">
            <wp:simplePos x="0" y="0"/>
            <wp:positionH relativeFrom="column">
              <wp:posOffset>-273050</wp:posOffset>
            </wp:positionH>
            <wp:positionV relativeFrom="paragraph">
              <wp:posOffset>-213360</wp:posOffset>
            </wp:positionV>
            <wp:extent cx="10039350" cy="6946900"/>
            <wp:effectExtent l="19050" t="0" r="0" b="0"/>
            <wp:wrapThrough wrapText="bothSides">
              <wp:wrapPolygon edited="0">
                <wp:start x="-41" y="0"/>
                <wp:lineTo x="-41" y="21561"/>
                <wp:lineTo x="21600" y="21561"/>
                <wp:lineTo x="21600" y="0"/>
                <wp:lineTo x="-41" y="0"/>
              </wp:wrapPolygon>
            </wp:wrapThrough>
            <wp:docPr id="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10039350" cy="6946900"/>
                    </a:xfrm>
                    <a:prstGeom prst="rect">
                      <a:avLst/>
                    </a:prstGeom>
                    <a:noFill/>
                    <a:ln w="9525">
                      <a:noFill/>
                      <a:miter lim="800000"/>
                      <a:headEnd/>
                      <a:tailEnd/>
                    </a:ln>
                  </pic:spPr>
                </pic:pic>
              </a:graphicData>
            </a:graphic>
          </wp:anchor>
        </w:drawing>
      </w:r>
    </w:p>
    <w:p w:rsidR="00BC2E18" w:rsidRDefault="00073093" w:rsidP="006B4757">
      <w:pPr>
        <w:ind w:firstLine="0"/>
        <w:rPr>
          <w:rFonts w:ascii="Times New Roman" w:hAnsi="Times New Roman"/>
          <w:b/>
          <w:noProof/>
          <w:sz w:val="26"/>
          <w:szCs w:val="26"/>
          <w:lang w:eastAsia="ru-RU"/>
        </w:rPr>
      </w:pPr>
      <w:r>
        <w:rPr>
          <w:rFonts w:ascii="Times New Roman" w:hAnsi="Times New Roman"/>
          <w:b/>
          <w:noProof/>
          <w:sz w:val="26"/>
          <w:szCs w:val="26"/>
          <w:lang w:eastAsia="ru-RU"/>
        </w:rPr>
        <w:lastRenderedPageBreak/>
        <w:drawing>
          <wp:anchor distT="0" distB="0" distL="114300" distR="114300" simplePos="0" relativeHeight="251701248" behindDoc="0" locked="0" layoutInCell="1" allowOverlap="1">
            <wp:simplePos x="0" y="0"/>
            <wp:positionH relativeFrom="column">
              <wp:posOffset>-273050</wp:posOffset>
            </wp:positionH>
            <wp:positionV relativeFrom="paragraph">
              <wp:posOffset>-362585</wp:posOffset>
            </wp:positionV>
            <wp:extent cx="10138410" cy="7036435"/>
            <wp:effectExtent l="19050" t="0" r="0" b="0"/>
            <wp:wrapThrough wrapText="bothSides">
              <wp:wrapPolygon edited="0">
                <wp:start x="-41" y="0"/>
                <wp:lineTo x="-41" y="21520"/>
                <wp:lineTo x="21592" y="21520"/>
                <wp:lineTo x="21592" y="0"/>
                <wp:lineTo x="-41" y="0"/>
              </wp:wrapPolygon>
            </wp:wrapThrough>
            <wp:docPr id="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10138410" cy="7036435"/>
                    </a:xfrm>
                    <a:prstGeom prst="rect">
                      <a:avLst/>
                    </a:prstGeom>
                    <a:noFill/>
                    <a:ln w="9525">
                      <a:noFill/>
                      <a:miter lim="800000"/>
                      <a:headEnd/>
                      <a:tailEnd/>
                    </a:ln>
                  </pic:spPr>
                </pic:pic>
              </a:graphicData>
            </a:graphic>
          </wp:anchor>
        </w:drawing>
      </w:r>
    </w:p>
    <w:p w:rsidR="00BC2E18" w:rsidRDefault="00073093" w:rsidP="006B4757">
      <w:pPr>
        <w:ind w:firstLine="0"/>
        <w:rPr>
          <w:rFonts w:ascii="Times New Roman" w:hAnsi="Times New Roman"/>
          <w:b/>
          <w:noProof/>
          <w:sz w:val="26"/>
          <w:szCs w:val="26"/>
          <w:lang w:eastAsia="ru-RU"/>
        </w:rPr>
      </w:pPr>
      <w:r>
        <w:rPr>
          <w:rFonts w:ascii="Times New Roman" w:hAnsi="Times New Roman"/>
          <w:b/>
          <w:noProof/>
          <w:sz w:val="26"/>
          <w:szCs w:val="26"/>
          <w:lang w:eastAsia="ru-RU"/>
        </w:rPr>
        <w:lastRenderedPageBreak/>
        <w:drawing>
          <wp:anchor distT="0" distB="0" distL="114300" distR="114300" simplePos="0" relativeHeight="251702272" behindDoc="0" locked="0" layoutInCell="1" allowOverlap="1">
            <wp:simplePos x="0" y="0"/>
            <wp:positionH relativeFrom="column">
              <wp:posOffset>-273050</wp:posOffset>
            </wp:positionH>
            <wp:positionV relativeFrom="paragraph">
              <wp:posOffset>-362585</wp:posOffset>
            </wp:positionV>
            <wp:extent cx="10075545" cy="7006590"/>
            <wp:effectExtent l="19050" t="0" r="1905" b="0"/>
            <wp:wrapThrough wrapText="bothSides">
              <wp:wrapPolygon edited="0">
                <wp:start x="-41" y="0"/>
                <wp:lineTo x="-41" y="21553"/>
                <wp:lineTo x="21604" y="21553"/>
                <wp:lineTo x="21604" y="0"/>
                <wp:lineTo x="-41" y="0"/>
              </wp:wrapPolygon>
            </wp:wrapThrough>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10075545" cy="7006590"/>
                    </a:xfrm>
                    <a:prstGeom prst="rect">
                      <a:avLst/>
                    </a:prstGeom>
                    <a:noFill/>
                    <a:ln w="9525">
                      <a:noFill/>
                      <a:miter lim="800000"/>
                      <a:headEnd/>
                      <a:tailEnd/>
                    </a:ln>
                  </pic:spPr>
                </pic:pic>
              </a:graphicData>
            </a:graphic>
          </wp:anchor>
        </w:drawing>
      </w:r>
    </w:p>
    <w:p w:rsidR="00BC2E18" w:rsidRDefault="00073093" w:rsidP="006B4757">
      <w:pPr>
        <w:ind w:firstLine="0"/>
        <w:rPr>
          <w:rFonts w:ascii="Times New Roman" w:hAnsi="Times New Roman"/>
          <w:b/>
          <w:noProof/>
          <w:sz w:val="26"/>
          <w:szCs w:val="26"/>
          <w:lang w:eastAsia="ru-RU"/>
        </w:rPr>
      </w:pPr>
      <w:r>
        <w:rPr>
          <w:rFonts w:ascii="Times New Roman" w:hAnsi="Times New Roman"/>
          <w:b/>
          <w:noProof/>
          <w:sz w:val="26"/>
          <w:szCs w:val="26"/>
          <w:lang w:eastAsia="ru-RU"/>
        </w:rPr>
        <w:lastRenderedPageBreak/>
        <w:drawing>
          <wp:anchor distT="0" distB="0" distL="114300" distR="114300" simplePos="0" relativeHeight="251703296" behindDoc="0" locked="0" layoutInCell="1" allowOverlap="1">
            <wp:simplePos x="0" y="0"/>
            <wp:positionH relativeFrom="column">
              <wp:posOffset>-245745</wp:posOffset>
            </wp:positionH>
            <wp:positionV relativeFrom="paragraph">
              <wp:posOffset>-262890</wp:posOffset>
            </wp:positionV>
            <wp:extent cx="10050145" cy="6957060"/>
            <wp:effectExtent l="19050" t="0" r="8255" b="0"/>
            <wp:wrapThrough wrapText="bothSides">
              <wp:wrapPolygon edited="0">
                <wp:start x="-41" y="0"/>
                <wp:lineTo x="-41" y="21529"/>
                <wp:lineTo x="21618" y="21529"/>
                <wp:lineTo x="21618" y="0"/>
                <wp:lineTo x="-41" y="0"/>
              </wp:wrapPolygon>
            </wp:wrapThrough>
            <wp:docPr id="1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srcRect/>
                    <a:stretch>
                      <a:fillRect/>
                    </a:stretch>
                  </pic:blipFill>
                  <pic:spPr bwMode="auto">
                    <a:xfrm>
                      <a:off x="0" y="0"/>
                      <a:ext cx="10050145" cy="6957060"/>
                    </a:xfrm>
                    <a:prstGeom prst="rect">
                      <a:avLst/>
                    </a:prstGeom>
                    <a:noFill/>
                    <a:ln w="9525">
                      <a:noFill/>
                      <a:miter lim="800000"/>
                      <a:headEnd/>
                      <a:tailEnd/>
                    </a:ln>
                  </pic:spPr>
                </pic:pic>
              </a:graphicData>
            </a:graphic>
          </wp:anchor>
        </w:drawing>
      </w:r>
    </w:p>
    <w:p w:rsidR="00BC2E18" w:rsidRDefault="00073093" w:rsidP="006B4757">
      <w:pPr>
        <w:ind w:firstLine="0"/>
        <w:rPr>
          <w:rFonts w:ascii="Times New Roman" w:hAnsi="Times New Roman"/>
          <w:b/>
          <w:noProof/>
          <w:sz w:val="26"/>
          <w:szCs w:val="26"/>
          <w:lang w:eastAsia="ru-RU"/>
        </w:rPr>
      </w:pPr>
      <w:r>
        <w:rPr>
          <w:rFonts w:ascii="Times New Roman" w:hAnsi="Times New Roman"/>
          <w:b/>
          <w:noProof/>
          <w:sz w:val="26"/>
          <w:szCs w:val="26"/>
          <w:lang w:eastAsia="ru-RU"/>
        </w:rPr>
        <w:lastRenderedPageBreak/>
        <w:drawing>
          <wp:anchor distT="0" distB="0" distL="114300" distR="114300" simplePos="0" relativeHeight="251705344" behindDoc="0" locked="0" layoutInCell="1" allowOverlap="1">
            <wp:simplePos x="0" y="0"/>
            <wp:positionH relativeFrom="column">
              <wp:posOffset>-243205</wp:posOffset>
            </wp:positionH>
            <wp:positionV relativeFrom="paragraph">
              <wp:posOffset>-288925</wp:posOffset>
            </wp:positionV>
            <wp:extent cx="9989185" cy="6986905"/>
            <wp:effectExtent l="19050" t="0" r="0" b="0"/>
            <wp:wrapThrough wrapText="bothSides">
              <wp:wrapPolygon edited="0">
                <wp:start x="-41" y="0"/>
                <wp:lineTo x="-41" y="21555"/>
                <wp:lineTo x="21585" y="21555"/>
                <wp:lineTo x="21585" y="0"/>
                <wp:lineTo x="-41" y="0"/>
              </wp:wrapPolygon>
            </wp:wrapThrough>
            <wp:docPr id="2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9989185" cy="6986905"/>
                    </a:xfrm>
                    <a:prstGeom prst="rect">
                      <a:avLst/>
                    </a:prstGeom>
                    <a:noFill/>
                    <a:ln w="9525">
                      <a:noFill/>
                      <a:miter lim="800000"/>
                      <a:headEnd/>
                      <a:tailEnd/>
                    </a:ln>
                  </pic:spPr>
                </pic:pic>
              </a:graphicData>
            </a:graphic>
          </wp:anchor>
        </w:drawing>
      </w:r>
    </w:p>
    <w:p w:rsidR="00BC2E18" w:rsidRDefault="00073093" w:rsidP="006B4757">
      <w:pPr>
        <w:ind w:firstLine="0"/>
        <w:rPr>
          <w:rFonts w:ascii="Times New Roman" w:hAnsi="Times New Roman"/>
          <w:b/>
          <w:noProof/>
          <w:sz w:val="26"/>
          <w:szCs w:val="26"/>
          <w:lang w:eastAsia="ru-RU"/>
        </w:rPr>
      </w:pPr>
      <w:r>
        <w:rPr>
          <w:rFonts w:ascii="Times New Roman" w:hAnsi="Times New Roman"/>
          <w:b/>
          <w:noProof/>
          <w:sz w:val="26"/>
          <w:szCs w:val="26"/>
          <w:lang w:eastAsia="ru-RU"/>
        </w:rPr>
        <w:lastRenderedPageBreak/>
        <w:drawing>
          <wp:anchor distT="0" distB="0" distL="114300" distR="114300" simplePos="0" relativeHeight="251706368" behindDoc="0" locked="0" layoutInCell="1" allowOverlap="1">
            <wp:simplePos x="0" y="0"/>
            <wp:positionH relativeFrom="column">
              <wp:posOffset>-342900</wp:posOffset>
            </wp:positionH>
            <wp:positionV relativeFrom="paragraph">
              <wp:posOffset>-322580</wp:posOffset>
            </wp:positionV>
            <wp:extent cx="10178415" cy="7115810"/>
            <wp:effectExtent l="19050" t="0" r="0" b="0"/>
            <wp:wrapThrough wrapText="bothSides">
              <wp:wrapPolygon edited="0">
                <wp:start x="-40" y="0"/>
                <wp:lineTo x="-40" y="21569"/>
                <wp:lineTo x="21588" y="21569"/>
                <wp:lineTo x="21588" y="0"/>
                <wp:lineTo x="-40" y="0"/>
              </wp:wrapPolygon>
            </wp:wrapThrough>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10178415" cy="7115810"/>
                    </a:xfrm>
                    <a:prstGeom prst="rect">
                      <a:avLst/>
                    </a:prstGeom>
                    <a:noFill/>
                    <a:ln w="9525">
                      <a:noFill/>
                      <a:miter lim="800000"/>
                      <a:headEnd/>
                      <a:tailEnd/>
                    </a:ln>
                  </pic:spPr>
                </pic:pic>
              </a:graphicData>
            </a:graphic>
          </wp:anchor>
        </w:drawing>
      </w:r>
    </w:p>
    <w:p w:rsidR="0023104E" w:rsidRDefault="00073093"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07392" behindDoc="0" locked="0" layoutInCell="1" allowOverlap="1">
            <wp:simplePos x="0" y="0"/>
            <wp:positionH relativeFrom="column">
              <wp:posOffset>-313055</wp:posOffset>
            </wp:positionH>
            <wp:positionV relativeFrom="paragraph">
              <wp:posOffset>-183515</wp:posOffset>
            </wp:positionV>
            <wp:extent cx="10039350" cy="7026910"/>
            <wp:effectExtent l="19050" t="0" r="0" b="0"/>
            <wp:wrapThrough wrapText="bothSides">
              <wp:wrapPolygon edited="0">
                <wp:start x="-41" y="0"/>
                <wp:lineTo x="-41" y="21549"/>
                <wp:lineTo x="21600" y="21549"/>
                <wp:lineTo x="21600" y="0"/>
                <wp:lineTo x="-41" y="0"/>
              </wp:wrapPolygon>
            </wp:wrapThrough>
            <wp:docPr id="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a:stretch>
                      <a:fillRect/>
                    </a:stretch>
                  </pic:blipFill>
                  <pic:spPr bwMode="auto">
                    <a:xfrm>
                      <a:off x="0" y="0"/>
                      <a:ext cx="10039350" cy="7026910"/>
                    </a:xfrm>
                    <a:prstGeom prst="rect">
                      <a:avLst/>
                    </a:prstGeom>
                    <a:noFill/>
                    <a:ln w="9525">
                      <a:noFill/>
                      <a:miter lim="800000"/>
                      <a:headEnd/>
                      <a:tailEnd/>
                    </a:ln>
                  </pic:spPr>
                </pic:pic>
              </a:graphicData>
            </a:graphic>
          </wp:anchor>
        </w:drawing>
      </w:r>
    </w:p>
    <w:p w:rsidR="0023104E" w:rsidRDefault="00073093"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08416" behindDoc="0" locked="0" layoutInCell="1" allowOverlap="1">
            <wp:simplePos x="0" y="0"/>
            <wp:positionH relativeFrom="column">
              <wp:posOffset>-229870</wp:posOffset>
            </wp:positionH>
            <wp:positionV relativeFrom="paragraph">
              <wp:posOffset>-183515</wp:posOffset>
            </wp:positionV>
            <wp:extent cx="9955530" cy="7006590"/>
            <wp:effectExtent l="19050" t="0" r="7620" b="0"/>
            <wp:wrapThrough wrapText="bothSides">
              <wp:wrapPolygon edited="0">
                <wp:start x="-41" y="0"/>
                <wp:lineTo x="-41" y="21553"/>
                <wp:lineTo x="21617" y="21553"/>
                <wp:lineTo x="21617" y="0"/>
                <wp:lineTo x="-41" y="0"/>
              </wp:wrapPolygon>
            </wp:wrapThrough>
            <wp:docPr id="2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srcRect/>
                    <a:stretch>
                      <a:fillRect/>
                    </a:stretch>
                  </pic:blipFill>
                  <pic:spPr bwMode="auto">
                    <a:xfrm>
                      <a:off x="0" y="0"/>
                      <a:ext cx="9955530" cy="7006590"/>
                    </a:xfrm>
                    <a:prstGeom prst="rect">
                      <a:avLst/>
                    </a:prstGeom>
                    <a:noFill/>
                    <a:ln w="9525">
                      <a:noFill/>
                      <a:miter lim="800000"/>
                      <a:headEnd/>
                      <a:tailEnd/>
                    </a:ln>
                  </pic:spPr>
                </pic:pic>
              </a:graphicData>
            </a:graphic>
          </wp:anchor>
        </w:drawing>
      </w:r>
    </w:p>
    <w:p w:rsidR="0023104E" w:rsidRDefault="00073093"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09440" behindDoc="0" locked="0" layoutInCell="1" allowOverlap="1">
            <wp:simplePos x="0" y="0"/>
            <wp:positionH relativeFrom="column">
              <wp:posOffset>-233680</wp:posOffset>
            </wp:positionH>
            <wp:positionV relativeFrom="paragraph">
              <wp:posOffset>-233045</wp:posOffset>
            </wp:positionV>
            <wp:extent cx="10178415" cy="7056755"/>
            <wp:effectExtent l="19050" t="0" r="0" b="0"/>
            <wp:wrapThrough wrapText="bothSides">
              <wp:wrapPolygon edited="0">
                <wp:start x="-40" y="0"/>
                <wp:lineTo x="-40" y="21516"/>
                <wp:lineTo x="21588" y="21516"/>
                <wp:lineTo x="21588" y="0"/>
                <wp:lineTo x="-40" y="0"/>
              </wp:wrapPolygon>
            </wp:wrapThrough>
            <wp:docPr id="2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srcRect/>
                    <a:stretch>
                      <a:fillRect/>
                    </a:stretch>
                  </pic:blipFill>
                  <pic:spPr bwMode="auto">
                    <a:xfrm>
                      <a:off x="0" y="0"/>
                      <a:ext cx="10178415" cy="7056755"/>
                    </a:xfrm>
                    <a:prstGeom prst="rect">
                      <a:avLst/>
                    </a:prstGeom>
                    <a:noFill/>
                    <a:ln w="9525">
                      <a:noFill/>
                      <a:miter lim="800000"/>
                      <a:headEnd/>
                      <a:tailEnd/>
                    </a:ln>
                  </pic:spPr>
                </pic:pic>
              </a:graphicData>
            </a:graphic>
          </wp:anchor>
        </w:drawing>
      </w:r>
    </w:p>
    <w:p w:rsidR="0023104E" w:rsidRDefault="00073093"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0464" behindDoc="0" locked="0" layoutInCell="1" allowOverlap="1">
            <wp:simplePos x="0" y="0"/>
            <wp:positionH relativeFrom="column">
              <wp:posOffset>-233680</wp:posOffset>
            </wp:positionH>
            <wp:positionV relativeFrom="paragraph">
              <wp:posOffset>-302895</wp:posOffset>
            </wp:positionV>
            <wp:extent cx="10159365" cy="7056755"/>
            <wp:effectExtent l="19050" t="0" r="0" b="0"/>
            <wp:wrapThrough wrapText="bothSides">
              <wp:wrapPolygon edited="0">
                <wp:start x="-41" y="0"/>
                <wp:lineTo x="-41" y="21516"/>
                <wp:lineTo x="21588" y="21516"/>
                <wp:lineTo x="21588" y="0"/>
                <wp:lineTo x="-41" y="0"/>
              </wp:wrapPolygon>
            </wp:wrapThrough>
            <wp:docPr id="2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srcRect/>
                    <a:stretch>
                      <a:fillRect/>
                    </a:stretch>
                  </pic:blipFill>
                  <pic:spPr bwMode="auto">
                    <a:xfrm>
                      <a:off x="0" y="0"/>
                      <a:ext cx="10159365" cy="7056755"/>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1488" behindDoc="0" locked="0" layoutInCell="1" allowOverlap="1">
            <wp:simplePos x="0" y="0"/>
            <wp:positionH relativeFrom="column">
              <wp:posOffset>-270510</wp:posOffset>
            </wp:positionH>
            <wp:positionV relativeFrom="paragraph">
              <wp:posOffset>-322580</wp:posOffset>
            </wp:positionV>
            <wp:extent cx="10198100" cy="7076440"/>
            <wp:effectExtent l="19050" t="0" r="0" b="0"/>
            <wp:wrapThrough wrapText="bothSides">
              <wp:wrapPolygon edited="0">
                <wp:start x="-40" y="0"/>
                <wp:lineTo x="-40" y="21515"/>
                <wp:lineTo x="21587" y="21515"/>
                <wp:lineTo x="21587" y="0"/>
                <wp:lineTo x="-40" y="0"/>
              </wp:wrapPolygon>
            </wp:wrapThrough>
            <wp:docPr id="2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srcRect/>
                    <a:stretch>
                      <a:fillRect/>
                    </a:stretch>
                  </pic:blipFill>
                  <pic:spPr bwMode="auto">
                    <a:xfrm>
                      <a:off x="0" y="0"/>
                      <a:ext cx="10198100" cy="707644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2512" behindDoc="0" locked="0" layoutInCell="1" allowOverlap="1">
            <wp:simplePos x="0" y="0"/>
            <wp:positionH relativeFrom="column">
              <wp:posOffset>-273050</wp:posOffset>
            </wp:positionH>
            <wp:positionV relativeFrom="paragraph">
              <wp:posOffset>-322580</wp:posOffset>
            </wp:positionV>
            <wp:extent cx="10090785" cy="7076440"/>
            <wp:effectExtent l="19050" t="0" r="5715" b="0"/>
            <wp:wrapThrough wrapText="bothSides">
              <wp:wrapPolygon edited="0">
                <wp:start x="-41" y="0"/>
                <wp:lineTo x="-41" y="21515"/>
                <wp:lineTo x="21612" y="21515"/>
                <wp:lineTo x="21612" y="0"/>
                <wp:lineTo x="-41" y="0"/>
              </wp:wrapPolygon>
            </wp:wrapThrough>
            <wp:docPr id="2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srcRect/>
                    <a:stretch>
                      <a:fillRect/>
                    </a:stretch>
                  </pic:blipFill>
                  <pic:spPr bwMode="auto">
                    <a:xfrm>
                      <a:off x="0" y="0"/>
                      <a:ext cx="10090785" cy="707644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3536" behindDoc="0" locked="0" layoutInCell="1" allowOverlap="1">
            <wp:simplePos x="0" y="0"/>
            <wp:positionH relativeFrom="column">
              <wp:posOffset>-273050</wp:posOffset>
            </wp:positionH>
            <wp:positionV relativeFrom="paragraph">
              <wp:posOffset>-322580</wp:posOffset>
            </wp:positionV>
            <wp:extent cx="10029190" cy="6937375"/>
            <wp:effectExtent l="19050" t="0" r="0" b="0"/>
            <wp:wrapThrough wrapText="bothSides">
              <wp:wrapPolygon edited="0">
                <wp:start x="-41" y="0"/>
                <wp:lineTo x="-41" y="21531"/>
                <wp:lineTo x="21581" y="21531"/>
                <wp:lineTo x="21581" y="0"/>
                <wp:lineTo x="-41" y="0"/>
              </wp:wrapPolygon>
            </wp:wrapThrough>
            <wp:docPr id="3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srcRect/>
                    <a:stretch>
                      <a:fillRect/>
                    </a:stretch>
                  </pic:blipFill>
                  <pic:spPr bwMode="auto">
                    <a:xfrm>
                      <a:off x="0" y="0"/>
                      <a:ext cx="10029190" cy="6937375"/>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4560" behindDoc="0" locked="0" layoutInCell="1" allowOverlap="1">
            <wp:simplePos x="0" y="0"/>
            <wp:positionH relativeFrom="column">
              <wp:posOffset>-263525</wp:posOffset>
            </wp:positionH>
            <wp:positionV relativeFrom="paragraph">
              <wp:posOffset>-420370</wp:posOffset>
            </wp:positionV>
            <wp:extent cx="10019030" cy="7036435"/>
            <wp:effectExtent l="19050" t="0" r="1270" b="0"/>
            <wp:wrapThrough wrapText="bothSides">
              <wp:wrapPolygon edited="0">
                <wp:start x="-41" y="0"/>
                <wp:lineTo x="-41" y="21520"/>
                <wp:lineTo x="21603" y="21520"/>
                <wp:lineTo x="21603" y="0"/>
                <wp:lineTo x="-41" y="0"/>
              </wp:wrapPolygon>
            </wp:wrapThrough>
            <wp:docPr id="3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srcRect/>
                    <a:stretch>
                      <a:fillRect/>
                    </a:stretch>
                  </pic:blipFill>
                  <pic:spPr bwMode="auto">
                    <a:xfrm>
                      <a:off x="0" y="0"/>
                      <a:ext cx="10019030" cy="7036435"/>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5584" behindDoc="0" locked="0" layoutInCell="1" allowOverlap="1">
            <wp:simplePos x="0" y="0"/>
            <wp:positionH relativeFrom="column">
              <wp:posOffset>-263525</wp:posOffset>
            </wp:positionH>
            <wp:positionV relativeFrom="paragraph">
              <wp:posOffset>-243205</wp:posOffset>
            </wp:positionV>
            <wp:extent cx="10078720" cy="7006590"/>
            <wp:effectExtent l="19050" t="0" r="0" b="0"/>
            <wp:wrapThrough wrapText="bothSides">
              <wp:wrapPolygon edited="0">
                <wp:start x="-41" y="0"/>
                <wp:lineTo x="-41" y="21553"/>
                <wp:lineTo x="21597" y="21553"/>
                <wp:lineTo x="21597" y="0"/>
                <wp:lineTo x="-41" y="0"/>
              </wp:wrapPolygon>
            </wp:wrapThrough>
            <wp:docPr id="3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srcRect/>
                    <a:stretch>
                      <a:fillRect/>
                    </a:stretch>
                  </pic:blipFill>
                  <pic:spPr bwMode="auto">
                    <a:xfrm>
                      <a:off x="0" y="0"/>
                      <a:ext cx="10078720" cy="700659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6608" behindDoc="0" locked="0" layoutInCell="1" allowOverlap="1">
            <wp:simplePos x="0" y="0"/>
            <wp:positionH relativeFrom="column">
              <wp:posOffset>-263525</wp:posOffset>
            </wp:positionH>
            <wp:positionV relativeFrom="paragraph">
              <wp:posOffset>-243205</wp:posOffset>
            </wp:positionV>
            <wp:extent cx="10039350" cy="7026910"/>
            <wp:effectExtent l="19050" t="0" r="0" b="0"/>
            <wp:wrapThrough wrapText="bothSides">
              <wp:wrapPolygon edited="0">
                <wp:start x="-41" y="0"/>
                <wp:lineTo x="-41" y="21549"/>
                <wp:lineTo x="21600" y="21549"/>
                <wp:lineTo x="21600" y="0"/>
                <wp:lineTo x="-41" y="0"/>
              </wp:wrapPolygon>
            </wp:wrapThrough>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10039350" cy="702691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7632" behindDoc="0" locked="0" layoutInCell="1" allowOverlap="1">
            <wp:simplePos x="0" y="0"/>
            <wp:positionH relativeFrom="column">
              <wp:posOffset>-263525</wp:posOffset>
            </wp:positionH>
            <wp:positionV relativeFrom="paragraph">
              <wp:posOffset>-302895</wp:posOffset>
            </wp:positionV>
            <wp:extent cx="10069830" cy="7026910"/>
            <wp:effectExtent l="19050" t="0" r="7620" b="0"/>
            <wp:wrapThrough wrapText="bothSides">
              <wp:wrapPolygon edited="0">
                <wp:start x="-41" y="0"/>
                <wp:lineTo x="-41" y="21549"/>
                <wp:lineTo x="21616" y="21549"/>
                <wp:lineTo x="21616" y="0"/>
                <wp:lineTo x="-41" y="0"/>
              </wp:wrapPolygon>
            </wp:wrapThrough>
            <wp:docPr id="3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srcRect/>
                    <a:stretch>
                      <a:fillRect/>
                    </a:stretch>
                  </pic:blipFill>
                  <pic:spPr bwMode="auto">
                    <a:xfrm>
                      <a:off x="0" y="0"/>
                      <a:ext cx="10069830" cy="702691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8656" behindDoc="0" locked="0" layoutInCell="1" allowOverlap="1">
            <wp:simplePos x="0" y="0"/>
            <wp:positionH relativeFrom="column">
              <wp:posOffset>-283210</wp:posOffset>
            </wp:positionH>
            <wp:positionV relativeFrom="paragraph">
              <wp:posOffset>-223520</wp:posOffset>
            </wp:positionV>
            <wp:extent cx="10090785" cy="7006590"/>
            <wp:effectExtent l="19050" t="0" r="5715" b="0"/>
            <wp:wrapThrough wrapText="bothSides">
              <wp:wrapPolygon edited="0">
                <wp:start x="-41" y="0"/>
                <wp:lineTo x="-41" y="21553"/>
                <wp:lineTo x="21612" y="21553"/>
                <wp:lineTo x="21612" y="0"/>
                <wp:lineTo x="-41" y="0"/>
              </wp:wrapPolygon>
            </wp:wrapThrough>
            <wp:docPr id="3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srcRect/>
                    <a:stretch>
                      <a:fillRect/>
                    </a:stretch>
                  </pic:blipFill>
                  <pic:spPr bwMode="auto">
                    <a:xfrm>
                      <a:off x="0" y="0"/>
                      <a:ext cx="10090785" cy="700659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19680" behindDoc="0" locked="0" layoutInCell="1" allowOverlap="1">
            <wp:simplePos x="0" y="0"/>
            <wp:positionH relativeFrom="column">
              <wp:posOffset>-281305</wp:posOffset>
            </wp:positionH>
            <wp:positionV relativeFrom="paragraph">
              <wp:posOffset>-332740</wp:posOffset>
            </wp:positionV>
            <wp:extent cx="10090785" cy="7066280"/>
            <wp:effectExtent l="19050" t="0" r="5715" b="0"/>
            <wp:wrapThrough wrapText="bothSides">
              <wp:wrapPolygon edited="0">
                <wp:start x="-41" y="0"/>
                <wp:lineTo x="-41" y="21546"/>
                <wp:lineTo x="21612" y="21546"/>
                <wp:lineTo x="21612" y="0"/>
                <wp:lineTo x="-41" y="0"/>
              </wp:wrapPolygon>
            </wp:wrapThrough>
            <wp:docPr id="3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srcRect/>
                    <a:stretch>
                      <a:fillRect/>
                    </a:stretch>
                  </pic:blipFill>
                  <pic:spPr bwMode="auto">
                    <a:xfrm>
                      <a:off x="0" y="0"/>
                      <a:ext cx="10090785" cy="706628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20704" behindDoc="0" locked="0" layoutInCell="1" allowOverlap="1">
            <wp:simplePos x="0" y="0"/>
            <wp:positionH relativeFrom="column">
              <wp:posOffset>-283210</wp:posOffset>
            </wp:positionH>
            <wp:positionV relativeFrom="paragraph">
              <wp:posOffset>-332740</wp:posOffset>
            </wp:positionV>
            <wp:extent cx="10059035" cy="6967220"/>
            <wp:effectExtent l="19050" t="0" r="0" b="0"/>
            <wp:wrapThrough wrapText="bothSides">
              <wp:wrapPolygon edited="0">
                <wp:start x="-41" y="0"/>
                <wp:lineTo x="-41" y="21557"/>
                <wp:lineTo x="21599" y="21557"/>
                <wp:lineTo x="21599" y="0"/>
                <wp:lineTo x="-41" y="0"/>
              </wp:wrapPolygon>
            </wp:wrapThrough>
            <wp:docPr id="3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srcRect/>
                    <a:stretch>
                      <a:fillRect/>
                    </a:stretch>
                  </pic:blipFill>
                  <pic:spPr bwMode="auto">
                    <a:xfrm>
                      <a:off x="0" y="0"/>
                      <a:ext cx="10059035" cy="696722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21728" behindDoc="0" locked="0" layoutInCell="1" allowOverlap="1">
            <wp:simplePos x="0" y="0"/>
            <wp:positionH relativeFrom="column">
              <wp:posOffset>-283210</wp:posOffset>
            </wp:positionH>
            <wp:positionV relativeFrom="paragraph">
              <wp:posOffset>-332740</wp:posOffset>
            </wp:positionV>
            <wp:extent cx="10059035" cy="7066280"/>
            <wp:effectExtent l="19050" t="0" r="0" b="0"/>
            <wp:wrapThrough wrapText="bothSides">
              <wp:wrapPolygon edited="0">
                <wp:start x="-41" y="0"/>
                <wp:lineTo x="-41" y="21546"/>
                <wp:lineTo x="21599" y="21546"/>
                <wp:lineTo x="21599" y="0"/>
                <wp:lineTo x="-41" y="0"/>
              </wp:wrapPolygon>
            </wp:wrapThrough>
            <wp:docPr id="3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srcRect/>
                    <a:stretch>
                      <a:fillRect/>
                    </a:stretch>
                  </pic:blipFill>
                  <pic:spPr bwMode="auto">
                    <a:xfrm>
                      <a:off x="0" y="0"/>
                      <a:ext cx="10059035" cy="706628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22752" behindDoc="0" locked="0" layoutInCell="1" allowOverlap="1">
            <wp:simplePos x="0" y="0"/>
            <wp:positionH relativeFrom="column">
              <wp:posOffset>-263525</wp:posOffset>
            </wp:positionH>
            <wp:positionV relativeFrom="paragraph">
              <wp:posOffset>-332740</wp:posOffset>
            </wp:positionV>
            <wp:extent cx="10039350" cy="7016750"/>
            <wp:effectExtent l="19050" t="0" r="0" b="0"/>
            <wp:wrapThrough wrapText="bothSides">
              <wp:wrapPolygon edited="0">
                <wp:start x="-41" y="0"/>
                <wp:lineTo x="-41" y="21522"/>
                <wp:lineTo x="21600" y="21522"/>
                <wp:lineTo x="21600" y="0"/>
                <wp:lineTo x="-41" y="0"/>
              </wp:wrapPolygon>
            </wp:wrapThrough>
            <wp:docPr id="4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10039350" cy="701675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24800" behindDoc="0" locked="0" layoutInCell="1" allowOverlap="1">
            <wp:simplePos x="0" y="0"/>
            <wp:positionH relativeFrom="column">
              <wp:posOffset>-263525</wp:posOffset>
            </wp:positionH>
            <wp:positionV relativeFrom="paragraph">
              <wp:posOffset>-302895</wp:posOffset>
            </wp:positionV>
            <wp:extent cx="9995535" cy="6986905"/>
            <wp:effectExtent l="19050" t="0" r="5715" b="0"/>
            <wp:wrapThrough wrapText="bothSides">
              <wp:wrapPolygon edited="0">
                <wp:start x="-41" y="0"/>
                <wp:lineTo x="-41" y="21555"/>
                <wp:lineTo x="21612" y="21555"/>
                <wp:lineTo x="21612" y="0"/>
                <wp:lineTo x="-41" y="0"/>
              </wp:wrapPolygon>
            </wp:wrapThrough>
            <wp:docPr id="4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srcRect/>
                    <a:stretch>
                      <a:fillRect/>
                    </a:stretch>
                  </pic:blipFill>
                  <pic:spPr bwMode="auto">
                    <a:xfrm>
                      <a:off x="0" y="0"/>
                      <a:ext cx="9995535" cy="6986905"/>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25824" behindDoc="0" locked="0" layoutInCell="1" allowOverlap="1">
            <wp:simplePos x="0" y="0"/>
            <wp:positionH relativeFrom="column">
              <wp:posOffset>-322580</wp:posOffset>
            </wp:positionH>
            <wp:positionV relativeFrom="paragraph">
              <wp:posOffset>-392430</wp:posOffset>
            </wp:positionV>
            <wp:extent cx="10138410" cy="7006590"/>
            <wp:effectExtent l="19050" t="0" r="0" b="0"/>
            <wp:wrapThrough wrapText="bothSides">
              <wp:wrapPolygon edited="0">
                <wp:start x="-41" y="0"/>
                <wp:lineTo x="-41" y="21553"/>
                <wp:lineTo x="21592" y="21553"/>
                <wp:lineTo x="21592" y="0"/>
                <wp:lineTo x="-41" y="0"/>
              </wp:wrapPolygon>
            </wp:wrapThrough>
            <wp:docPr id="4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srcRect/>
                    <a:stretch>
                      <a:fillRect/>
                    </a:stretch>
                  </pic:blipFill>
                  <pic:spPr bwMode="auto">
                    <a:xfrm>
                      <a:off x="0" y="0"/>
                      <a:ext cx="10138410" cy="7006590"/>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26848" behindDoc="0" locked="0" layoutInCell="1" allowOverlap="1">
            <wp:simplePos x="0" y="0"/>
            <wp:positionH relativeFrom="column">
              <wp:posOffset>-254635</wp:posOffset>
            </wp:positionH>
            <wp:positionV relativeFrom="paragraph">
              <wp:posOffset>-342900</wp:posOffset>
            </wp:positionV>
            <wp:extent cx="10069830" cy="6986905"/>
            <wp:effectExtent l="19050" t="0" r="7620" b="0"/>
            <wp:wrapThrough wrapText="bothSides">
              <wp:wrapPolygon edited="0">
                <wp:start x="-41" y="0"/>
                <wp:lineTo x="-41" y="21555"/>
                <wp:lineTo x="21616" y="21555"/>
                <wp:lineTo x="21616" y="0"/>
                <wp:lineTo x="-41" y="0"/>
              </wp:wrapPolygon>
            </wp:wrapThrough>
            <wp:docPr id="4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a:srcRect/>
                    <a:stretch>
                      <a:fillRect/>
                    </a:stretch>
                  </pic:blipFill>
                  <pic:spPr bwMode="auto">
                    <a:xfrm>
                      <a:off x="0" y="0"/>
                      <a:ext cx="10069830" cy="6986905"/>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27872" behindDoc="0" locked="0" layoutInCell="1" allowOverlap="1">
            <wp:simplePos x="0" y="0"/>
            <wp:positionH relativeFrom="column">
              <wp:posOffset>-253365</wp:posOffset>
            </wp:positionH>
            <wp:positionV relativeFrom="paragraph">
              <wp:posOffset>-342900</wp:posOffset>
            </wp:positionV>
            <wp:extent cx="9929495" cy="6976745"/>
            <wp:effectExtent l="19050" t="0" r="0" b="0"/>
            <wp:wrapThrough wrapText="bothSides">
              <wp:wrapPolygon edited="0">
                <wp:start x="-41" y="0"/>
                <wp:lineTo x="-41" y="21527"/>
                <wp:lineTo x="21590" y="21527"/>
                <wp:lineTo x="21590" y="0"/>
                <wp:lineTo x="-41" y="0"/>
              </wp:wrapPolygon>
            </wp:wrapThrough>
            <wp:docPr id="4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srcRect/>
                    <a:stretch>
                      <a:fillRect/>
                    </a:stretch>
                  </pic:blipFill>
                  <pic:spPr bwMode="auto">
                    <a:xfrm>
                      <a:off x="0" y="0"/>
                      <a:ext cx="9929495" cy="6976745"/>
                    </a:xfrm>
                    <a:prstGeom prst="rect">
                      <a:avLst/>
                    </a:prstGeom>
                    <a:noFill/>
                    <a:ln w="9525">
                      <a:noFill/>
                      <a:miter lim="800000"/>
                      <a:headEnd/>
                      <a:tailEnd/>
                    </a:ln>
                  </pic:spPr>
                </pic:pic>
              </a:graphicData>
            </a:graphic>
          </wp:anchor>
        </w:drawing>
      </w:r>
    </w:p>
    <w:p w:rsidR="0023104E" w:rsidRDefault="00961F5E" w:rsidP="006B4757">
      <w:pPr>
        <w:ind w:firstLine="0"/>
        <w:rPr>
          <w:rFonts w:ascii="Times New Roman" w:hAnsi="Times New Roman"/>
          <w:b/>
          <w:sz w:val="26"/>
          <w:szCs w:val="26"/>
        </w:rPr>
      </w:pPr>
      <w:r>
        <w:rPr>
          <w:rFonts w:ascii="Times New Roman" w:hAnsi="Times New Roman"/>
          <w:b/>
          <w:noProof/>
          <w:sz w:val="26"/>
          <w:szCs w:val="26"/>
          <w:lang w:eastAsia="ru-RU"/>
        </w:rPr>
        <w:lastRenderedPageBreak/>
        <w:drawing>
          <wp:anchor distT="0" distB="0" distL="114300" distR="114300" simplePos="0" relativeHeight="251728896" behindDoc="0" locked="0" layoutInCell="1" allowOverlap="1">
            <wp:simplePos x="0" y="0"/>
            <wp:positionH relativeFrom="column">
              <wp:posOffset>-332740</wp:posOffset>
            </wp:positionH>
            <wp:positionV relativeFrom="paragraph">
              <wp:posOffset>-237490</wp:posOffset>
            </wp:positionV>
            <wp:extent cx="9933940" cy="4089400"/>
            <wp:effectExtent l="19050" t="0" r="0" b="0"/>
            <wp:wrapThrough wrapText="bothSides">
              <wp:wrapPolygon edited="0">
                <wp:start x="-41" y="0"/>
                <wp:lineTo x="-41" y="21533"/>
                <wp:lineTo x="21581" y="21533"/>
                <wp:lineTo x="21581" y="0"/>
                <wp:lineTo x="-41" y="0"/>
              </wp:wrapPolygon>
            </wp:wrapThrough>
            <wp:docPr id="4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a:srcRect/>
                    <a:stretch>
                      <a:fillRect/>
                    </a:stretch>
                  </pic:blipFill>
                  <pic:spPr bwMode="auto">
                    <a:xfrm>
                      <a:off x="0" y="0"/>
                      <a:ext cx="9933940" cy="4089400"/>
                    </a:xfrm>
                    <a:prstGeom prst="rect">
                      <a:avLst/>
                    </a:prstGeom>
                    <a:noFill/>
                    <a:ln w="9525">
                      <a:noFill/>
                      <a:miter lim="800000"/>
                      <a:headEnd/>
                      <a:tailEnd/>
                    </a:ln>
                  </pic:spPr>
                </pic:pic>
              </a:graphicData>
            </a:graphic>
          </wp:anchor>
        </w:drawing>
      </w:r>
    </w:p>
    <w:p w:rsidR="0023104E" w:rsidRDefault="0023104E" w:rsidP="006B4757">
      <w:pPr>
        <w:ind w:firstLine="0"/>
        <w:rPr>
          <w:rFonts w:ascii="Times New Roman" w:hAnsi="Times New Roman"/>
          <w:b/>
          <w:sz w:val="26"/>
          <w:szCs w:val="26"/>
        </w:rPr>
      </w:pPr>
    </w:p>
    <w:p w:rsidR="0023104E" w:rsidRDefault="0023104E" w:rsidP="006B4757">
      <w:pPr>
        <w:ind w:firstLine="0"/>
        <w:rPr>
          <w:rFonts w:ascii="Times New Roman" w:hAnsi="Times New Roman"/>
          <w:b/>
          <w:sz w:val="26"/>
          <w:szCs w:val="26"/>
        </w:rPr>
      </w:pPr>
    </w:p>
    <w:p w:rsidR="0023104E" w:rsidRDefault="0023104E" w:rsidP="006B4757">
      <w:pPr>
        <w:ind w:firstLine="0"/>
        <w:rPr>
          <w:rFonts w:ascii="Times New Roman" w:hAnsi="Times New Roman"/>
          <w:b/>
          <w:sz w:val="26"/>
          <w:szCs w:val="26"/>
        </w:rPr>
      </w:pPr>
    </w:p>
    <w:p w:rsidR="0023104E" w:rsidRDefault="0023104E" w:rsidP="006B4757">
      <w:pPr>
        <w:ind w:firstLine="0"/>
        <w:rPr>
          <w:rFonts w:ascii="Times New Roman" w:hAnsi="Times New Roman"/>
          <w:b/>
          <w:sz w:val="26"/>
          <w:szCs w:val="26"/>
        </w:rPr>
      </w:pPr>
    </w:p>
    <w:sectPr w:rsidR="0023104E" w:rsidSect="00C56CBA">
      <w:pgSz w:w="16839" w:h="11907" w:orient="landscape" w:code="9"/>
      <w:pgMar w:top="1134" w:right="851" w:bottom="567"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532A9" w:rsidRDefault="009532A9" w:rsidP="00B6176C">
      <w:pPr>
        <w:spacing w:line="240" w:lineRule="auto"/>
      </w:pPr>
      <w:r>
        <w:separator/>
      </w:r>
    </w:p>
  </w:endnote>
  <w:endnote w:type="continuationSeparator" w:id="1">
    <w:p w:rsidR="009532A9" w:rsidRDefault="009532A9" w:rsidP="00B6176C">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A0F3C52" w:usb2="00000016" w:usb3="00000000" w:csb0="0004001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532A9" w:rsidRDefault="009532A9" w:rsidP="00B6176C">
      <w:pPr>
        <w:spacing w:line="240" w:lineRule="auto"/>
      </w:pPr>
      <w:r>
        <w:separator/>
      </w:r>
    </w:p>
  </w:footnote>
  <w:footnote w:type="continuationSeparator" w:id="1">
    <w:p w:rsidR="009532A9" w:rsidRDefault="009532A9" w:rsidP="00B6176C">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218"/>
        </w:tabs>
        <w:ind w:left="218" w:hanging="360"/>
      </w:pPr>
    </w:lvl>
  </w:abstractNum>
  <w:abstractNum w:abstractNumId="1">
    <w:nsid w:val="00000003"/>
    <w:multiLevelType w:val="multilevel"/>
    <w:tmpl w:val="00000003"/>
    <w:name w:val="WW8Num3"/>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786"/>
        </w:tabs>
        <w:ind w:left="786" w:hanging="360"/>
      </w:pPr>
      <w:rPr>
        <w:rFonts w:cs="Times New Roman"/>
      </w:rPr>
    </w:lvl>
    <w:lvl w:ilvl="2">
      <w:start w:val="1"/>
      <w:numFmt w:val="decimal"/>
      <w:lvlText w:val="%3."/>
      <w:lvlJc w:val="left"/>
      <w:pPr>
        <w:tabs>
          <w:tab w:val="num" w:pos="360"/>
        </w:tabs>
        <w:ind w:left="36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
    <w:nsid w:val="01EF57A1"/>
    <w:multiLevelType w:val="multilevel"/>
    <w:tmpl w:val="F00A3DBE"/>
    <w:name w:val="WW8Num1"/>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C7106AB"/>
    <w:multiLevelType w:val="hybridMultilevel"/>
    <w:tmpl w:val="D7E4F7D2"/>
    <w:name w:val="WW8Num1222"/>
    <w:lvl w:ilvl="0" w:tplc="77A215AA">
      <w:start w:val="1"/>
      <w:numFmt w:val="bullet"/>
      <w:lvlText w:val="•"/>
      <w:lvlJc w:val="left"/>
      <w:pPr>
        <w:ind w:left="720" w:hanging="360"/>
      </w:pPr>
      <w:rPr>
        <w:rFonts w:ascii="Times New Roman" w:hAnsi="Times New Roman" w:cs="Times New Roman" w:hint="default"/>
        <w:sz w:val="28"/>
        <w:szCs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
    <w:nsid w:val="378C23AE"/>
    <w:multiLevelType w:val="hybridMultilevel"/>
    <w:tmpl w:val="E4B232C8"/>
    <w:name w:val="WW8Num12"/>
    <w:lvl w:ilvl="0" w:tplc="F5E87768">
      <w:start w:val="1"/>
      <w:numFmt w:val="bullet"/>
      <w:lvlText w:val="-"/>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5">
    <w:nsid w:val="4B170563"/>
    <w:multiLevelType w:val="singleLevel"/>
    <w:tmpl w:val="8A0C6168"/>
    <w:lvl w:ilvl="0">
      <w:start w:val="1"/>
      <w:numFmt w:val="bullet"/>
      <w:pStyle w:val="a"/>
      <w:lvlText w:val=""/>
      <w:lvlJc w:val="left"/>
      <w:pPr>
        <w:tabs>
          <w:tab w:val="num" w:pos="786"/>
        </w:tabs>
        <w:ind w:left="786" w:hanging="360"/>
      </w:pPr>
      <w:rPr>
        <w:rFonts w:ascii="Wingdings" w:hAnsi="Wingdings" w:hint="default"/>
        <w:sz w:val="16"/>
      </w:rPr>
    </w:lvl>
  </w:abstractNum>
  <w:num w:numId="1">
    <w:abstractNumId w:val="5"/>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attachedTemplate r:id="rId1"/>
  <w:defaultTabStop w:val="708"/>
  <w:drawingGridHorizontalSpacing w:val="110"/>
  <w:displayHorizontalDrawingGridEvery w:val="2"/>
  <w:characterSpacingControl w:val="doNotCompress"/>
  <w:hdrShapeDefaults>
    <o:shapedefaults v:ext="edit" spidmax="468994"/>
  </w:hdrShapeDefaults>
  <w:footnotePr>
    <w:footnote w:id="0"/>
    <w:footnote w:id="1"/>
  </w:footnotePr>
  <w:endnotePr>
    <w:endnote w:id="0"/>
    <w:endnote w:id="1"/>
  </w:endnotePr>
  <w:compat/>
  <w:rsids>
    <w:rsidRoot w:val="00834151"/>
    <w:rsid w:val="000002DF"/>
    <w:rsid w:val="00001500"/>
    <w:rsid w:val="00001979"/>
    <w:rsid w:val="00001B68"/>
    <w:rsid w:val="00001CF5"/>
    <w:rsid w:val="00001FF0"/>
    <w:rsid w:val="00002B79"/>
    <w:rsid w:val="00002CD2"/>
    <w:rsid w:val="00002FFB"/>
    <w:rsid w:val="00003518"/>
    <w:rsid w:val="00003B25"/>
    <w:rsid w:val="00003F76"/>
    <w:rsid w:val="00004BB0"/>
    <w:rsid w:val="00005300"/>
    <w:rsid w:val="00006556"/>
    <w:rsid w:val="000069C1"/>
    <w:rsid w:val="000075C7"/>
    <w:rsid w:val="0001033C"/>
    <w:rsid w:val="00011040"/>
    <w:rsid w:val="0001275A"/>
    <w:rsid w:val="00012AE0"/>
    <w:rsid w:val="0001407B"/>
    <w:rsid w:val="00014420"/>
    <w:rsid w:val="000147F8"/>
    <w:rsid w:val="00014A26"/>
    <w:rsid w:val="00014E02"/>
    <w:rsid w:val="00014E8E"/>
    <w:rsid w:val="0001556A"/>
    <w:rsid w:val="00015CDB"/>
    <w:rsid w:val="00016394"/>
    <w:rsid w:val="00016CA9"/>
    <w:rsid w:val="00017997"/>
    <w:rsid w:val="00020463"/>
    <w:rsid w:val="00021385"/>
    <w:rsid w:val="00022FAF"/>
    <w:rsid w:val="000235B4"/>
    <w:rsid w:val="0002366C"/>
    <w:rsid w:val="0002499F"/>
    <w:rsid w:val="0002731D"/>
    <w:rsid w:val="000304B8"/>
    <w:rsid w:val="00030747"/>
    <w:rsid w:val="00030F17"/>
    <w:rsid w:val="00031D24"/>
    <w:rsid w:val="000334F0"/>
    <w:rsid w:val="00033B85"/>
    <w:rsid w:val="00033C88"/>
    <w:rsid w:val="00034172"/>
    <w:rsid w:val="0003426B"/>
    <w:rsid w:val="00034580"/>
    <w:rsid w:val="000345BB"/>
    <w:rsid w:val="00034B77"/>
    <w:rsid w:val="00034E31"/>
    <w:rsid w:val="000357ED"/>
    <w:rsid w:val="00036149"/>
    <w:rsid w:val="000361F3"/>
    <w:rsid w:val="000366E2"/>
    <w:rsid w:val="000400A9"/>
    <w:rsid w:val="000407E0"/>
    <w:rsid w:val="0004141C"/>
    <w:rsid w:val="00041992"/>
    <w:rsid w:val="00045764"/>
    <w:rsid w:val="00045B26"/>
    <w:rsid w:val="00045CE9"/>
    <w:rsid w:val="000478FD"/>
    <w:rsid w:val="00047AFB"/>
    <w:rsid w:val="0005144C"/>
    <w:rsid w:val="00051A4A"/>
    <w:rsid w:val="00052104"/>
    <w:rsid w:val="00052FBF"/>
    <w:rsid w:val="0005311E"/>
    <w:rsid w:val="00053F37"/>
    <w:rsid w:val="0005407F"/>
    <w:rsid w:val="00054121"/>
    <w:rsid w:val="000541D9"/>
    <w:rsid w:val="00054B8E"/>
    <w:rsid w:val="00055F07"/>
    <w:rsid w:val="00055F29"/>
    <w:rsid w:val="000561F2"/>
    <w:rsid w:val="00056FF9"/>
    <w:rsid w:val="00057B0C"/>
    <w:rsid w:val="000604D3"/>
    <w:rsid w:val="00061111"/>
    <w:rsid w:val="000614A4"/>
    <w:rsid w:val="00061B38"/>
    <w:rsid w:val="00062442"/>
    <w:rsid w:val="00062B3D"/>
    <w:rsid w:val="00062B80"/>
    <w:rsid w:val="00062DB4"/>
    <w:rsid w:val="00063171"/>
    <w:rsid w:val="00065309"/>
    <w:rsid w:val="0006584D"/>
    <w:rsid w:val="00065A4F"/>
    <w:rsid w:val="00066E78"/>
    <w:rsid w:val="000671E9"/>
    <w:rsid w:val="0006752B"/>
    <w:rsid w:val="0006785C"/>
    <w:rsid w:val="0007175F"/>
    <w:rsid w:val="00071A85"/>
    <w:rsid w:val="00071BFE"/>
    <w:rsid w:val="00071FE5"/>
    <w:rsid w:val="00072254"/>
    <w:rsid w:val="00072748"/>
    <w:rsid w:val="00072FC7"/>
    <w:rsid w:val="00073093"/>
    <w:rsid w:val="00074252"/>
    <w:rsid w:val="000742BC"/>
    <w:rsid w:val="0007554B"/>
    <w:rsid w:val="0007606D"/>
    <w:rsid w:val="00076305"/>
    <w:rsid w:val="00076436"/>
    <w:rsid w:val="00076E91"/>
    <w:rsid w:val="00076EF6"/>
    <w:rsid w:val="000774C3"/>
    <w:rsid w:val="00077752"/>
    <w:rsid w:val="00077E6C"/>
    <w:rsid w:val="00080170"/>
    <w:rsid w:val="0008091D"/>
    <w:rsid w:val="00080FA8"/>
    <w:rsid w:val="0008105E"/>
    <w:rsid w:val="000819FF"/>
    <w:rsid w:val="00081E42"/>
    <w:rsid w:val="000824B4"/>
    <w:rsid w:val="000828D2"/>
    <w:rsid w:val="00082E02"/>
    <w:rsid w:val="000838B9"/>
    <w:rsid w:val="00083978"/>
    <w:rsid w:val="000867E7"/>
    <w:rsid w:val="00086880"/>
    <w:rsid w:val="0008714E"/>
    <w:rsid w:val="000873BC"/>
    <w:rsid w:val="000878B5"/>
    <w:rsid w:val="0009019C"/>
    <w:rsid w:val="00090C40"/>
    <w:rsid w:val="00090D13"/>
    <w:rsid w:val="00091CE2"/>
    <w:rsid w:val="00091E53"/>
    <w:rsid w:val="0009259B"/>
    <w:rsid w:val="00092986"/>
    <w:rsid w:val="00092C04"/>
    <w:rsid w:val="0009312D"/>
    <w:rsid w:val="00094335"/>
    <w:rsid w:val="0009433A"/>
    <w:rsid w:val="000947E3"/>
    <w:rsid w:val="00094DAF"/>
    <w:rsid w:val="00095357"/>
    <w:rsid w:val="000954EE"/>
    <w:rsid w:val="00096754"/>
    <w:rsid w:val="00096E8B"/>
    <w:rsid w:val="00097A7D"/>
    <w:rsid w:val="000A003D"/>
    <w:rsid w:val="000A0A3F"/>
    <w:rsid w:val="000A0C3E"/>
    <w:rsid w:val="000A3EFB"/>
    <w:rsid w:val="000A48AD"/>
    <w:rsid w:val="000A4DAB"/>
    <w:rsid w:val="000A53A4"/>
    <w:rsid w:val="000A548D"/>
    <w:rsid w:val="000A6019"/>
    <w:rsid w:val="000A660B"/>
    <w:rsid w:val="000A73F3"/>
    <w:rsid w:val="000A783E"/>
    <w:rsid w:val="000A7B09"/>
    <w:rsid w:val="000A7E9B"/>
    <w:rsid w:val="000B0286"/>
    <w:rsid w:val="000B387E"/>
    <w:rsid w:val="000B38AE"/>
    <w:rsid w:val="000B4151"/>
    <w:rsid w:val="000B41FF"/>
    <w:rsid w:val="000B4240"/>
    <w:rsid w:val="000B44C6"/>
    <w:rsid w:val="000B4D9D"/>
    <w:rsid w:val="000B52DB"/>
    <w:rsid w:val="000B6C15"/>
    <w:rsid w:val="000B6CAA"/>
    <w:rsid w:val="000C2C67"/>
    <w:rsid w:val="000C34EA"/>
    <w:rsid w:val="000C461C"/>
    <w:rsid w:val="000C5823"/>
    <w:rsid w:val="000C5DAE"/>
    <w:rsid w:val="000C5F1D"/>
    <w:rsid w:val="000C6AD0"/>
    <w:rsid w:val="000C6B6B"/>
    <w:rsid w:val="000C6D6D"/>
    <w:rsid w:val="000C7272"/>
    <w:rsid w:val="000C77D9"/>
    <w:rsid w:val="000D022B"/>
    <w:rsid w:val="000D09F1"/>
    <w:rsid w:val="000D149D"/>
    <w:rsid w:val="000D14A5"/>
    <w:rsid w:val="000D15F9"/>
    <w:rsid w:val="000D18E7"/>
    <w:rsid w:val="000D2540"/>
    <w:rsid w:val="000D34F2"/>
    <w:rsid w:val="000D3AF7"/>
    <w:rsid w:val="000D3F30"/>
    <w:rsid w:val="000D4457"/>
    <w:rsid w:val="000D5EEB"/>
    <w:rsid w:val="000D6228"/>
    <w:rsid w:val="000D6792"/>
    <w:rsid w:val="000D6824"/>
    <w:rsid w:val="000D7796"/>
    <w:rsid w:val="000D7A54"/>
    <w:rsid w:val="000E04CE"/>
    <w:rsid w:val="000E07A4"/>
    <w:rsid w:val="000E0AA2"/>
    <w:rsid w:val="000E0F4B"/>
    <w:rsid w:val="000E135D"/>
    <w:rsid w:val="000E1AD8"/>
    <w:rsid w:val="000E2317"/>
    <w:rsid w:val="000E29B4"/>
    <w:rsid w:val="000E2FB3"/>
    <w:rsid w:val="000E3127"/>
    <w:rsid w:val="000E3BE0"/>
    <w:rsid w:val="000E3F3C"/>
    <w:rsid w:val="000E40A8"/>
    <w:rsid w:val="000E6C1D"/>
    <w:rsid w:val="000E6EE5"/>
    <w:rsid w:val="000E6F14"/>
    <w:rsid w:val="000E72E9"/>
    <w:rsid w:val="000E7D13"/>
    <w:rsid w:val="000E7F97"/>
    <w:rsid w:val="000F018F"/>
    <w:rsid w:val="000F03AF"/>
    <w:rsid w:val="000F0A15"/>
    <w:rsid w:val="000F1D47"/>
    <w:rsid w:val="000F2650"/>
    <w:rsid w:val="000F2C1D"/>
    <w:rsid w:val="000F340D"/>
    <w:rsid w:val="000F35A0"/>
    <w:rsid w:val="000F367B"/>
    <w:rsid w:val="000F47DF"/>
    <w:rsid w:val="000F4DAB"/>
    <w:rsid w:val="000F50E3"/>
    <w:rsid w:val="000F566E"/>
    <w:rsid w:val="000F5752"/>
    <w:rsid w:val="000F5E4A"/>
    <w:rsid w:val="000F6C40"/>
    <w:rsid w:val="000F793E"/>
    <w:rsid w:val="000F7C13"/>
    <w:rsid w:val="00100329"/>
    <w:rsid w:val="0010064B"/>
    <w:rsid w:val="00100BED"/>
    <w:rsid w:val="00100DA8"/>
    <w:rsid w:val="001016FA"/>
    <w:rsid w:val="00102E48"/>
    <w:rsid w:val="00102FE5"/>
    <w:rsid w:val="00103C44"/>
    <w:rsid w:val="00104B7B"/>
    <w:rsid w:val="00104B9C"/>
    <w:rsid w:val="0010563A"/>
    <w:rsid w:val="0010574B"/>
    <w:rsid w:val="00105829"/>
    <w:rsid w:val="00105AB6"/>
    <w:rsid w:val="00105E65"/>
    <w:rsid w:val="00106F24"/>
    <w:rsid w:val="00106FBE"/>
    <w:rsid w:val="0011040C"/>
    <w:rsid w:val="00110785"/>
    <w:rsid w:val="00110A87"/>
    <w:rsid w:val="00111DC1"/>
    <w:rsid w:val="00112C0B"/>
    <w:rsid w:val="001133C3"/>
    <w:rsid w:val="00113E66"/>
    <w:rsid w:val="001143F9"/>
    <w:rsid w:val="0011462A"/>
    <w:rsid w:val="00114982"/>
    <w:rsid w:val="001156E9"/>
    <w:rsid w:val="00115A52"/>
    <w:rsid w:val="00115E11"/>
    <w:rsid w:val="00117CC7"/>
    <w:rsid w:val="001215B5"/>
    <w:rsid w:val="00121769"/>
    <w:rsid w:val="001217F0"/>
    <w:rsid w:val="001218CE"/>
    <w:rsid w:val="001236E9"/>
    <w:rsid w:val="00123803"/>
    <w:rsid w:val="001240C2"/>
    <w:rsid w:val="00124184"/>
    <w:rsid w:val="00124CA7"/>
    <w:rsid w:val="00124DAD"/>
    <w:rsid w:val="00124E53"/>
    <w:rsid w:val="001250E6"/>
    <w:rsid w:val="001257A7"/>
    <w:rsid w:val="00125815"/>
    <w:rsid w:val="0012685B"/>
    <w:rsid w:val="0012723E"/>
    <w:rsid w:val="00127C33"/>
    <w:rsid w:val="00130A8F"/>
    <w:rsid w:val="00133521"/>
    <w:rsid w:val="0013409A"/>
    <w:rsid w:val="001359F4"/>
    <w:rsid w:val="00137685"/>
    <w:rsid w:val="0013783F"/>
    <w:rsid w:val="00137EE8"/>
    <w:rsid w:val="00137F74"/>
    <w:rsid w:val="0014015E"/>
    <w:rsid w:val="001401FE"/>
    <w:rsid w:val="00140D41"/>
    <w:rsid w:val="00142D4B"/>
    <w:rsid w:val="00144BBA"/>
    <w:rsid w:val="00144D42"/>
    <w:rsid w:val="00145EED"/>
    <w:rsid w:val="001475C4"/>
    <w:rsid w:val="00150CCD"/>
    <w:rsid w:val="00151DB6"/>
    <w:rsid w:val="00151ED5"/>
    <w:rsid w:val="0015234B"/>
    <w:rsid w:val="00152704"/>
    <w:rsid w:val="001528C7"/>
    <w:rsid w:val="0015403B"/>
    <w:rsid w:val="001560F9"/>
    <w:rsid w:val="001578B6"/>
    <w:rsid w:val="00157D63"/>
    <w:rsid w:val="00160206"/>
    <w:rsid w:val="0016125B"/>
    <w:rsid w:val="001612AD"/>
    <w:rsid w:val="001616AB"/>
    <w:rsid w:val="00161BDC"/>
    <w:rsid w:val="00161CF6"/>
    <w:rsid w:val="00162855"/>
    <w:rsid w:val="00163230"/>
    <w:rsid w:val="001640B5"/>
    <w:rsid w:val="001647BA"/>
    <w:rsid w:val="00165400"/>
    <w:rsid w:val="00165B94"/>
    <w:rsid w:val="00166D87"/>
    <w:rsid w:val="00166E90"/>
    <w:rsid w:val="00167AB8"/>
    <w:rsid w:val="001702C5"/>
    <w:rsid w:val="00170689"/>
    <w:rsid w:val="00170D9D"/>
    <w:rsid w:val="0017102E"/>
    <w:rsid w:val="0017125B"/>
    <w:rsid w:val="001716F3"/>
    <w:rsid w:val="00171EEB"/>
    <w:rsid w:val="00172A66"/>
    <w:rsid w:val="00174413"/>
    <w:rsid w:val="001761B0"/>
    <w:rsid w:val="00176D11"/>
    <w:rsid w:val="00177C46"/>
    <w:rsid w:val="00181192"/>
    <w:rsid w:val="001811A5"/>
    <w:rsid w:val="00181BE8"/>
    <w:rsid w:val="00181D81"/>
    <w:rsid w:val="00181E57"/>
    <w:rsid w:val="0018222B"/>
    <w:rsid w:val="00182575"/>
    <w:rsid w:val="0018299D"/>
    <w:rsid w:val="00182AA4"/>
    <w:rsid w:val="00182AA7"/>
    <w:rsid w:val="00183472"/>
    <w:rsid w:val="00183DF6"/>
    <w:rsid w:val="0018505B"/>
    <w:rsid w:val="001859DB"/>
    <w:rsid w:val="00185F1E"/>
    <w:rsid w:val="00185FE7"/>
    <w:rsid w:val="001864D9"/>
    <w:rsid w:val="0019010A"/>
    <w:rsid w:val="001909BA"/>
    <w:rsid w:val="001909C3"/>
    <w:rsid w:val="00190FE3"/>
    <w:rsid w:val="00191D2D"/>
    <w:rsid w:val="00192055"/>
    <w:rsid w:val="00192693"/>
    <w:rsid w:val="0019280C"/>
    <w:rsid w:val="00193E72"/>
    <w:rsid w:val="00193E73"/>
    <w:rsid w:val="001942E8"/>
    <w:rsid w:val="001944C9"/>
    <w:rsid w:val="00195025"/>
    <w:rsid w:val="001950AD"/>
    <w:rsid w:val="00195167"/>
    <w:rsid w:val="001955FD"/>
    <w:rsid w:val="00196099"/>
    <w:rsid w:val="00196DCD"/>
    <w:rsid w:val="00197285"/>
    <w:rsid w:val="001977CF"/>
    <w:rsid w:val="001A0238"/>
    <w:rsid w:val="001A193A"/>
    <w:rsid w:val="001A1BC7"/>
    <w:rsid w:val="001A1EE4"/>
    <w:rsid w:val="001A2D8E"/>
    <w:rsid w:val="001A2E3B"/>
    <w:rsid w:val="001A3CBE"/>
    <w:rsid w:val="001A4A36"/>
    <w:rsid w:val="001A568C"/>
    <w:rsid w:val="001A5F03"/>
    <w:rsid w:val="001A60F6"/>
    <w:rsid w:val="001A720B"/>
    <w:rsid w:val="001A761F"/>
    <w:rsid w:val="001A77E6"/>
    <w:rsid w:val="001A7B00"/>
    <w:rsid w:val="001A7B22"/>
    <w:rsid w:val="001B02F6"/>
    <w:rsid w:val="001B1569"/>
    <w:rsid w:val="001B266D"/>
    <w:rsid w:val="001B28B9"/>
    <w:rsid w:val="001B2995"/>
    <w:rsid w:val="001B319E"/>
    <w:rsid w:val="001B5C47"/>
    <w:rsid w:val="001B6670"/>
    <w:rsid w:val="001B7F0D"/>
    <w:rsid w:val="001C0169"/>
    <w:rsid w:val="001C0238"/>
    <w:rsid w:val="001C0345"/>
    <w:rsid w:val="001C0D36"/>
    <w:rsid w:val="001C23D8"/>
    <w:rsid w:val="001C29FE"/>
    <w:rsid w:val="001C3426"/>
    <w:rsid w:val="001C5E14"/>
    <w:rsid w:val="001C60C1"/>
    <w:rsid w:val="001C790E"/>
    <w:rsid w:val="001D02AE"/>
    <w:rsid w:val="001D0619"/>
    <w:rsid w:val="001D0834"/>
    <w:rsid w:val="001D2FE3"/>
    <w:rsid w:val="001D3065"/>
    <w:rsid w:val="001D310B"/>
    <w:rsid w:val="001D33A4"/>
    <w:rsid w:val="001D4505"/>
    <w:rsid w:val="001D4DEB"/>
    <w:rsid w:val="001D60BC"/>
    <w:rsid w:val="001D69CB"/>
    <w:rsid w:val="001D6B16"/>
    <w:rsid w:val="001D76D9"/>
    <w:rsid w:val="001E00C0"/>
    <w:rsid w:val="001E07E3"/>
    <w:rsid w:val="001E1CB2"/>
    <w:rsid w:val="001E1FB7"/>
    <w:rsid w:val="001E202E"/>
    <w:rsid w:val="001E2395"/>
    <w:rsid w:val="001E2B67"/>
    <w:rsid w:val="001E2E0D"/>
    <w:rsid w:val="001E2F08"/>
    <w:rsid w:val="001E3E4E"/>
    <w:rsid w:val="001E43B6"/>
    <w:rsid w:val="001E4A50"/>
    <w:rsid w:val="001E4A88"/>
    <w:rsid w:val="001E5B82"/>
    <w:rsid w:val="001E5C14"/>
    <w:rsid w:val="001E5F88"/>
    <w:rsid w:val="001E697D"/>
    <w:rsid w:val="001E795A"/>
    <w:rsid w:val="001F03D3"/>
    <w:rsid w:val="001F063E"/>
    <w:rsid w:val="001F0908"/>
    <w:rsid w:val="001F141F"/>
    <w:rsid w:val="001F1577"/>
    <w:rsid w:val="001F183D"/>
    <w:rsid w:val="001F1A0F"/>
    <w:rsid w:val="001F1DDE"/>
    <w:rsid w:val="001F3BB7"/>
    <w:rsid w:val="001F3BF2"/>
    <w:rsid w:val="001F6C08"/>
    <w:rsid w:val="001F6E7C"/>
    <w:rsid w:val="001F6EA6"/>
    <w:rsid w:val="001F716F"/>
    <w:rsid w:val="001F7A9B"/>
    <w:rsid w:val="001F7DCC"/>
    <w:rsid w:val="001F7FBA"/>
    <w:rsid w:val="00200E21"/>
    <w:rsid w:val="00201355"/>
    <w:rsid w:val="00201974"/>
    <w:rsid w:val="0020219D"/>
    <w:rsid w:val="002029C6"/>
    <w:rsid w:val="00205F31"/>
    <w:rsid w:val="00206734"/>
    <w:rsid w:val="002068F8"/>
    <w:rsid w:val="00206EAA"/>
    <w:rsid w:val="00206FCB"/>
    <w:rsid w:val="0021026D"/>
    <w:rsid w:val="002105DD"/>
    <w:rsid w:val="002125AD"/>
    <w:rsid w:val="00213315"/>
    <w:rsid w:val="0021338A"/>
    <w:rsid w:val="00213FA9"/>
    <w:rsid w:val="00214046"/>
    <w:rsid w:val="00214BAA"/>
    <w:rsid w:val="0021558D"/>
    <w:rsid w:val="00215AC3"/>
    <w:rsid w:val="00215B52"/>
    <w:rsid w:val="0021645A"/>
    <w:rsid w:val="00216DA1"/>
    <w:rsid w:val="00216EE2"/>
    <w:rsid w:val="00220043"/>
    <w:rsid w:val="0022051F"/>
    <w:rsid w:val="00220620"/>
    <w:rsid w:val="00220E64"/>
    <w:rsid w:val="00221553"/>
    <w:rsid w:val="00222D89"/>
    <w:rsid w:val="00223046"/>
    <w:rsid w:val="00223D0B"/>
    <w:rsid w:val="002243F8"/>
    <w:rsid w:val="00224E1B"/>
    <w:rsid w:val="002264CB"/>
    <w:rsid w:val="0022663B"/>
    <w:rsid w:val="002271EC"/>
    <w:rsid w:val="002275C7"/>
    <w:rsid w:val="00230008"/>
    <w:rsid w:val="00230404"/>
    <w:rsid w:val="0023104E"/>
    <w:rsid w:val="00232758"/>
    <w:rsid w:val="002335B4"/>
    <w:rsid w:val="00233BD9"/>
    <w:rsid w:val="00234FBC"/>
    <w:rsid w:val="00235A52"/>
    <w:rsid w:val="002404D4"/>
    <w:rsid w:val="002408BC"/>
    <w:rsid w:val="0024128E"/>
    <w:rsid w:val="002414E3"/>
    <w:rsid w:val="00242852"/>
    <w:rsid w:val="00242AAE"/>
    <w:rsid w:val="00242B46"/>
    <w:rsid w:val="00242D05"/>
    <w:rsid w:val="00243835"/>
    <w:rsid w:val="00243E3D"/>
    <w:rsid w:val="002444E4"/>
    <w:rsid w:val="00245EDD"/>
    <w:rsid w:val="00246330"/>
    <w:rsid w:val="002468BF"/>
    <w:rsid w:val="00246AD2"/>
    <w:rsid w:val="002479B8"/>
    <w:rsid w:val="00251595"/>
    <w:rsid w:val="00251798"/>
    <w:rsid w:val="002529C5"/>
    <w:rsid w:val="00253266"/>
    <w:rsid w:val="0025327A"/>
    <w:rsid w:val="002532FB"/>
    <w:rsid w:val="0025337E"/>
    <w:rsid w:val="0025350E"/>
    <w:rsid w:val="00253834"/>
    <w:rsid w:val="0025612D"/>
    <w:rsid w:val="002573DB"/>
    <w:rsid w:val="002607E6"/>
    <w:rsid w:val="002619EB"/>
    <w:rsid w:val="00261FB7"/>
    <w:rsid w:val="002632F9"/>
    <w:rsid w:val="00263B0B"/>
    <w:rsid w:val="00263EA7"/>
    <w:rsid w:val="00263EE6"/>
    <w:rsid w:val="002641BE"/>
    <w:rsid w:val="00264877"/>
    <w:rsid w:val="00264919"/>
    <w:rsid w:val="00264969"/>
    <w:rsid w:val="00264EA4"/>
    <w:rsid w:val="002656CC"/>
    <w:rsid w:val="002667A9"/>
    <w:rsid w:val="00266915"/>
    <w:rsid w:val="00266953"/>
    <w:rsid w:val="00267B8C"/>
    <w:rsid w:val="00267D83"/>
    <w:rsid w:val="00271631"/>
    <w:rsid w:val="00272750"/>
    <w:rsid w:val="002748FB"/>
    <w:rsid w:val="00274F98"/>
    <w:rsid w:val="00275B0E"/>
    <w:rsid w:val="00280C60"/>
    <w:rsid w:val="00280CB4"/>
    <w:rsid w:val="002812DE"/>
    <w:rsid w:val="00281603"/>
    <w:rsid w:val="002816E7"/>
    <w:rsid w:val="00281AC8"/>
    <w:rsid w:val="0028205E"/>
    <w:rsid w:val="002825F2"/>
    <w:rsid w:val="00284368"/>
    <w:rsid w:val="002847B8"/>
    <w:rsid w:val="00284A2B"/>
    <w:rsid w:val="00284C44"/>
    <w:rsid w:val="00285CFD"/>
    <w:rsid w:val="00286A5E"/>
    <w:rsid w:val="002875D5"/>
    <w:rsid w:val="00287F74"/>
    <w:rsid w:val="0029012E"/>
    <w:rsid w:val="00290502"/>
    <w:rsid w:val="00290C64"/>
    <w:rsid w:val="00292240"/>
    <w:rsid w:val="00294270"/>
    <w:rsid w:val="002945AB"/>
    <w:rsid w:val="00294676"/>
    <w:rsid w:val="00294AB5"/>
    <w:rsid w:val="00294D64"/>
    <w:rsid w:val="00294D67"/>
    <w:rsid w:val="002953C9"/>
    <w:rsid w:val="00296D2E"/>
    <w:rsid w:val="00297388"/>
    <w:rsid w:val="002976CC"/>
    <w:rsid w:val="00297C77"/>
    <w:rsid w:val="002A08F4"/>
    <w:rsid w:val="002A0FC2"/>
    <w:rsid w:val="002A105B"/>
    <w:rsid w:val="002A128F"/>
    <w:rsid w:val="002A1FB0"/>
    <w:rsid w:val="002A273F"/>
    <w:rsid w:val="002A35F9"/>
    <w:rsid w:val="002A3A02"/>
    <w:rsid w:val="002A3C93"/>
    <w:rsid w:val="002A3DB9"/>
    <w:rsid w:val="002A4BE5"/>
    <w:rsid w:val="002A5553"/>
    <w:rsid w:val="002A5579"/>
    <w:rsid w:val="002A5784"/>
    <w:rsid w:val="002A5906"/>
    <w:rsid w:val="002A7B3A"/>
    <w:rsid w:val="002A7D93"/>
    <w:rsid w:val="002B0E6A"/>
    <w:rsid w:val="002B1474"/>
    <w:rsid w:val="002B1511"/>
    <w:rsid w:val="002B3E1C"/>
    <w:rsid w:val="002B4189"/>
    <w:rsid w:val="002B423B"/>
    <w:rsid w:val="002B50B9"/>
    <w:rsid w:val="002B5DCB"/>
    <w:rsid w:val="002B71EA"/>
    <w:rsid w:val="002B7325"/>
    <w:rsid w:val="002B744C"/>
    <w:rsid w:val="002B7A05"/>
    <w:rsid w:val="002B7A5E"/>
    <w:rsid w:val="002C04F5"/>
    <w:rsid w:val="002C2255"/>
    <w:rsid w:val="002C2E69"/>
    <w:rsid w:val="002C44DF"/>
    <w:rsid w:val="002C48E5"/>
    <w:rsid w:val="002C4D5A"/>
    <w:rsid w:val="002C5B7E"/>
    <w:rsid w:val="002C5F03"/>
    <w:rsid w:val="002C7516"/>
    <w:rsid w:val="002C7726"/>
    <w:rsid w:val="002C7BA5"/>
    <w:rsid w:val="002D0C80"/>
    <w:rsid w:val="002D17AA"/>
    <w:rsid w:val="002D2498"/>
    <w:rsid w:val="002D270F"/>
    <w:rsid w:val="002D2AB5"/>
    <w:rsid w:val="002D2BF5"/>
    <w:rsid w:val="002D43CA"/>
    <w:rsid w:val="002D4686"/>
    <w:rsid w:val="002D4A7D"/>
    <w:rsid w:val="002D50A2"/>
    <w:rsid w:val="002D69B7"/>
    <w:rsid w:val="002D71FC"/>
    <w:rsid w:val="002D7410"/>
    <w:rsid w:val="002E02E3"/>
    <w:rsid w:val="002E167A"/>
    <w:rsid w:val="002E2177"/>
    <w:rsid w:val="002E3260"/>
    <w:rsid w:val="002E33A1"/>
    <w:rsid w:val="002E5336"/>
    <w:rsid w:val="002E5570"/>
    <w:rsid w:val="002E68C0"/>
    <w:rsid w:val="002E7357"/>
    <w:rsid w:val="002E77CC"/>
    <w:rsid w:val="002E79BC"/>
    <w:rsid w:val="002F0015"/>
    <w:rsid w:val="002F224F"/>
    <w:rsid w:val="002F32C2"/>
    <w:rsid w:val="002F388A"/>
    <w:rsid w:val="002F3F49"/>
    <w:rsid w:val="002F45F5"/>
    <w:rsid w:val="002F4665"/>
    <w:rsid w:val="002F482B"/>
    <w:rsid w:val="002F57D1"/>
    <w:rsid w:val="002F7120"/>
    <w:rsid w:val="002F7B39"/>
    <w:rsid w:val="002F7BC9"/>
    <w:rsid w:val="0030020D"/>
    <w:rsid w:val="00301A94"/>
    <w:rsid w:val="0030273A"/>
    <w:rsid w:val="003027DD"/>
    <w:rsid w:val="00303349"/>
    <w:rsid w:val="00303B79"/>
    <w:rsid w:val="003072E9"/>
    <w:rsid w:val="00310DEF"/>
    <w:rsid w:val="003111AB"/>
    <w:rsid w:val="003133F9"/>
    <w:rsid w:val="0031370C"/>
    <w:rsid w:val="0031417A"/>
    <w:rsid w:val="00314F73"/>
    <w:rsid w:val="00315F62"/>
    <w:rsid w:val="003166E9"/>
    <w:rsid w:val="00316826"/>
    <w:rsid w:val="003169E1"/>
    <w:rsid w:val="00317116"/>
    <w:rsid w:val="00320D11"/>
    <w:rsid w:val="00321023"/>
    <w:rsid w:val="00321494"/>
    <w:rsid w:val="003218E3"/>
    <w:rsid w:val="0032192E"/>
    <w:rsid w:val="00321D7C"/>
    <w:rsid w:val="003245C4"/>
    <w:rsid w:val="00325314"/>
    <w:rsid w:val="003253F9"/>
    <w:rsid w:val="00325402"/>
    <w:rsid w:val="0032674C"/>
    <w:rsid w:val="00327F16"/>
    <w:rsid w:val="003306E4"/>
    <w:rsid w:val="00330820"/>
    <w:rsid w:val="00330A4A"/>
    <w:rsid w:val="00330EBB"/>
    <w:rsid w:val="00331B34"/>
    <w:rsid w:val="0033224F"/>
    <w:rsid w:val="003325C8"/>
    <w:rsid w:val="003338D3"/>
    <w:rsid w:val="00333CB9"/>
    <w:rsid w:val="00334E75"/>
    <w:rsid w:val="003352B9"/>
    <w:rsid w:val="0033567D"/>
    <w:rsid w:val="003356CC"/>
    <w:rsid w:val="00335B1D"/>
    <w:rsid w:val="00335DC4"/>
    <w:rsid w:val="00336A89"/>
    <w:rsid w:val="00336AC5"/>
    <w:rsid w:val="0033799F"/>
    <w:rsid w:val="00337BEB"/>
    <w:rsid w:val="00337F19"/>
    <w:rsid w:val="00340472"/>
    <w:rsid w:val="0034077A"/>
    <w:rsid w:val="00340BD1"/>
    <w:rsid w:val="00340BFB"/>
    <w:rsid w:val="00340FFC"/>
    <w:rsid w:val="00342D00"/>
    <w:rsid w:val="0034332A"/>
    <w:rsid w:val="00343687"/>
    <w:rsid w:val="00344199"/>
    <w:rsid w:val="0034462E"/>
    <w:rsid w:val="0034486A"/>
    <w:rsid w:val="00344B1D"/>
    <w:rsid w:val="0034544A"/>
    <w:rsid w:val="00345D28"/>
    <w:rsid w:val="003469B4"/>
    <w:rsid w:val="00347DF5"/>
    <w:rsid w:val="00350091"/>
    <w:rsid w:val="00350327"/>
    <w:rsid w:val="003505C7"/>
    <w:rsid w:val="0035085F"/>
    <w:rsid w:val="0035108C"/>
    <w:rsid w:val="0035130F"/>
    <w:rsid w:val="00351BFB"/>
    <w:rsid w:val="00351C93"/>
    <w:rsid w:val="00351D30"/>
    <w:rsid w:val="003531CD"/>
    <w:rsid w:val="0035343C"/>
    <w:rsid w:val="00353D2E"/>
    <w:rsid w:val="00353DEF"/>
    <w:rsid w:val="00353EE7"/>
    <w:rsid w:val="00354461"/>
    <w:rsid w:val="003547C6"/>
    <w:rsid w:val="0035574E"/>
    <w:rsid w:val="00356147"/>
    <w:rsid w:val="00356B2A"/>
    <w:rsid w:val="0036015C"/>
    <w:rsid w:val="003622DB"/>
    <w:rsid w:val="00362432"/>
    <w:rsid w:val="003631F6"/>
    <w:rsid w:val="00363856"/>
    <w:rsid w:val="00364A23"/>
    <w:rsid w:val="00364E2F"/>
    <w:rsid w:val="00365882"/>
    <w:rsid w:val="0036673C"/>
    <w:rsid w:val="00366E8C"/>
    <w:rsid w:val="00367A58"/>
    <w:rsid w:val="003700A1"/>
    <w:rsid w:val="00370EC1"/>
    <w:rsid w:val="00371348"/>
    <w:rsid w:val="00371545"/>
    <w:rsid w:val="00372D9E"/>
    <w:rsid w:val="0037308F"/>
    <w:rsid w:val="00373215"/>
    <w:rsid w:val="003749BE"/>
    <w:rsid w:val="00374D61"/>
    <w:rsid w:val="003752B1"/>
    <w:rsid w:val="00375596"/>
    <w:rsid w:val="00376AB3"/>
    <w:rsid w:val="00376DD9"/>
    <w:rsid w:val="00376F6D"/>
    <w:rsid w:val="00376F75"/>
    <w:rsid w:val="00377952"/>
    <w:rsid w:val="00377DCD"/>
    <w:rsid w:val="00377E6F"/>
    <w:rsid w:val="00381B4A"/>
    <w:rsid w:val="00381E82"/>
    <w:rsid w:val="003830FB"/>
    <w:rsid w:val="003839EB"/>
    <w:rsid w:val="00384345"/>
    <w:rsid w:val="00384580"/>
    <w:rsid w:val="003847A2"/>
    <w:rsid w:val="00385034"/>
    <w:rsid w:val="00385EB0"/>
    <w:rsid w:val="00385F84"/>
    <w:rsid w:val="003864DB"/>
    <w:rsid w:val="00386844"/>
    <w:rsid w:val="0038729A"/>
    <w:rsid w:val="003872C3"/>
    <w:rsid w:val="003873E2"/>
    <w:rsid w:val="003875F9"/>
    <w:rsid w:val="003877DF"/>
    <w:rsid w:val="003907EE"/>
    <w:rsid w:val="00391537"/>
    <w:rsid w:val="003917DC"/>
    <w:rsid w:val="00394788"/>
    <w:rsid w:val="003948B8"/>
    <w:rsid w:val="00394C4F"/>
    <w:rsid w:val="00396FE3"/>
    <w:rsid w:val="003A1ED6"/>
    <w:rsid w:val="003A37E7"/>
    <w:rsid w:val="003A399C"/>
    <w:rsid w:val="003A4E12"/>
    <w:rsid w:val="003A5887"/>
    <w:rsid w:val="003A5C77"/>
    <w:rsid w:val="003A6456"/>
    <w:rsid w:val="003A6924"/>
    <w:rsid w:val="003A6E59"/>
    <w:rsid w:val="003A7669"/>
    <w:rsid w:val="003A7E52"/>
    <w:rsid w:val="003B00CA"/>
    <w:rsid w:val="003B12BD"/>
    <w:rsid w:val="003B14FF"/>
    <w:rsid w:val="003B1D75"/>
    <w:rsid w:val="003B30C5"/>
    <w:rsid w:val="003B30DA"/>
    <w:rsid w:val="003B3938"/>
    <w:rsid w:val="003B4164"/>
    <w:rsid w:val="003B445D"/>
    <w:rsid w:val="003B46B9"/>
    <w:rsid w:val="003B5942"/>
    <w:rsid w:val="003B5F57"/>
    <w:rsid w:val="003B75DC"/>
    <w:rsid w:val="003C06E8"/>
    <w:rsid w:val="003C0F80"/>
    <w:rsid w:val="003C1D46"/>
    <w:rsid w:val="003C23C7"/>
    <w:rsid w:val="003C245A"/>
    <w:rsid w:val="003C2E86"/>
    <w:rsid w:val="003C3EA6"/>
    <w:rsid w:val="003C4390"/>
    <w:rsid w:val="003C562C"/>
    <w:rsid w:val="003C566B"/>
    <w:rsid w:val="003C65DB"/>
    <w:rsid w:val="003C6DC1"/>
    <w:rsid w:val="003C7964"/>
    <w:rsid w:val="003C7C87"/>
    <w:rsid w:val="003D2271"/>
    <w:rsid w:val="003D27B5"/>
    <w:rsid w:val="003D308A"/>
    <w:rsid w:val="003D41FC"/>
    <w:rsid w:val="003D4520"/>
    <w:rsid w:val="003D5446"/>
    <w:rsid w:val="003D6B4C"/>
    <w:rsid w:val="003D6FCB"/>
    <w:rsid w:val="003E10FD"/>
    <w:rsid w:val="003E11AE"/>
    <w:rsid w:val="003E1219"/>
    <w:rsid w:val="003E191E"/>
    <w:rsid w:val="003E1A51"/>
    <w:rsid w:val="003E27ED"/>
    <w:rsid w:val="003E2AD9"/>
    <w:rsid w:val="003E2DBB"/>
    <w:rsid w:val="003E3275"/>
    <w:rsid w:val="003E3A28"/>
    <w:rsid w:val="003E3B77"/>
    <w:rsid w:val="003E5525"/>
    <w:rsid w:val="003E5988"/>
    <w:rsid w:val="003E5E76"/>
    <w:rsid w:val="003E62EE"/>
    <w:rsid w:val="003E69CD"/>
    <w:rsid w:val="003E6A1A"/>
    <w:rsid w:val="003E6B25"/>
    <w:rsid w:val="003F0A31"/>
    <w:rsid w:val="003F0DE4"/>
    <w:rsid w:val="003F1C93"/>
    <w:rsid w:val="003F1E8A"/>
    <w:rsid w:val="003F1E9C"/>
    <w:rsid w:val="003F2186"/>
    <w:rsid w:val="003F25ED"/>
    <w:rsid w:val="003F2EC2"/>
    <w:rsid w:val="003F40D9"/>
    <w:rsid w:val="003F4EBE"/>
    <w:rsid w:val="003F4F4D"/>
    <w:rsid w:val="003F514E"/>
    <w:rsid w:val="003F65F3"/>
    <w:rsid w:val="003F68DC"/>
    <w:rsid w:val="003F6C93"/>
    <w:rsid w:val="003F7BF9"/>
    <w:rsid w:val="003F7E47"/>
    <w:rsid w:val="003F7F9F"/>
    <w:rsid w:val="0040199A"/>
    <w:rsid w:val="00401BD5"/>
    <w:rsid w:val="004024BB"/>
    <w:rsid w:val="0040270B"/>
    <w:rsid w:val="00402787"/>
    <w:rsid w:val="004028FD"/>
    <w:rsid w:val="00402BA5"/>
    <w:rsid w:val="00402EC2"/>
    <w:rsid w:val="00403046"/>
    <w:rsid w:val="004034AC"/>
    <w:rsid w:val="00403D05"/>
    <w:rsid w:val="00404054"/>
    <w:rsid w:val="0040446D"/>
    <w:rsid w:val="004057BD"/>
    <w:rsid w:val="00405A51"/>
    <w:rsid w:val="00405B23"/>
    <w:rsid w:val="0040602D"/>
    <w:rsid w:val="004060EA"/>
    <w:rsid w:val="0040623E"/>
    <w:rsid w:val="004066B0"/>
    <w:rsid w:val="004067B4"/>
    <w:rsid w:val="00407154"/>
    <w:rsid w:val="00407C30"/>
    <w:rsid w:val="00410049"/>
    <w:rsid w:val="00412D3C"/>
    <w:rsid w:val="004134C2"/>
    <w:rsid w:val="0041380A"/>
    <w:rsid w:val="00413F53"/>
    <w:rsid w:val="00414697"/>
    <w:rsid w:val="00415735"/>
    <w:rsid w:val="00416A7A"/>
    <w:rsid w:val="00416EB4"/>
    <w:rsid w:val="00420B72"/>
    <w:rsid w:val="004214CA"/>
    <w:rsid w:val="00421C07"/>
    <w:rsid w:val="00422188"/>
    <w:rsid w:val="004222E6"/>
    <w:rsid w:val="004225E3"/>
    <w:rsid w:val="00425230"/>
    <w:rsid w:val="004257E1"/>
    <w:rsid w:val="0042658F"/>
    <w:rsid w:val="00426900"/>
    <w:rsid w:val="004275F9"/>
    <w:rsid w:val="004279E4"/>
    <w:rsid w:val="00427D14"/>
    <w:rsid w:val="00430191"/>
    <w:rsid w:val="0043034D"/>
    <w:rsid w:val="00430783"/>
    <w:rsid w:val="00430D29"/>
    <w:rsid w:val="00431F59"/>
    <w:rsid w:val="00433488"/>
    <w:rsid w:val="004339E9"/>
    <w:rsid w:val="004351B1"/>
    <w:rsid w:val="004355C1"/>
    <w:rsid w:val="00435998"/>
    <w:rsid w:val="00436531"/>
    <w:rsid w:val="0044075F"/>
    <w:rsid w:val="00440BDD"/>
    <w:rsid w:val="00442444"/>
    <w:rsid w:val="004425AC"/>
    <w:rsid w:val="00443895"/>
    <w:rsid w:val="004449DB"/>
    <w:rsid w:val="00445713"/>
    <w:rsid w:val="00446091"/>
    <w:rsid w:val="00446508"/>
    <w:rsid w:val="004465E0"/>
    <w:rsid w:val="00446781"/>
    <w:rsid w:val="00446909"/>
    <w:rsid w:val="00446F4E"/>
    <w:rsid w:val="004470AC"/>
    <w:rsid w:val="0044741D"/>
    <w:rsid w:val="0044776F"/>
    <w:rsid w:val="004504EE"/>
    <w:rsid w:val="004517E4"/>
    <w:rsid w:val="00451A5D"/>
    <w:rsid w:val="00451DEB"/>
    <w:rsid w:val="004533BA"/>
    <w:rsid w:val="0045394F"/>
    <w:rsid w:val="00454C5E"/>
    <w:rsid w:val="004552CD"/>
    <w:rsid w:val="00455320"/>
    <w:rsid w:val="0045585A"/>
    <w:rsid w:val="004566C0"/>
    <w:rsid w:val="00456949"/>
    <w:rsid w:val="004570C1"/>
    <w:rsid w:val="00457A58"/>
    <w:rsid w:val="0046066A"/>
    <w:rsid w:val="00460E55"/>
    <w:rsid w:val="004623B4"/>
    <w:rsid w:val="00462AC9"/>
    <w:rsid w:val="004632BE"/>
    <w:rsid w:val="004635D5"/>
    <w:rsid w:val="00463766"/>
    <w:rsid w:val="004639BE"/>
    <w:rsid w:val="00464D94"/>
    <w:rsid w:val="00465160"/>
    <w:rsid w:val="00465C52"/>
    <w:rsid w:val="00466168"/>
    <w:rsid w:val="00470072"/>
    <w:rsid w:val="004702BC"/>
    <w:rsid w:val="004703AC"/>
    <w:rsid w:val="00471510"/>
    <w:rsid w:val="00472050"/>
    <w:rsid w:val="00472340"/>
    <w:rsid w:val="004729C5"/>
    <w:rsid w:val="00472A26"/>
    <w:rsid w:val="00473354"/>
    <w:rsid w:val="004735DD"/>
    <w:rsid w:val="00473998"/>
    <w:rsid w:val="00473EBD"/>
    <w:rsid w:val="004744A4"/>
    <w:rsid w:val="004758FE"/>
    <w:rsid w:val="00475AF8"/>
    <w:rsid w:val="00476552"/>
    <w:rsid w:val="004765F5"/>
    <w:rsid w:val="00476B8A"/>
    <w:rsid w:val="00476FAC"/>
    <w:rsid w:val="00477631"/>
    <w:rsid w:val="00477C6D"/>
    <w:rsid w:val="004800C8"/>
    <w:rsid w:val="00480271"/>
    <w:rsid w:val="00481354"/>
    <w:rsid w:val="00482B15"/>
    <w:rsid w:val="00482C15"/>
    <w:rsid w:val="00482CB4"/>
    <w:rsid w:val="004841CA"/>
    <w:rsid w:val="0048533C"/>
    <w:rsid w:val="004854CF"/>
    <w:rsid w:val="0048670D"/>
    <w:rsid w:val="00487537"/>
    <w:rsid w:val="00490B34"/>
    <w:rsid w:val="00491319"/>
    <w:rsid w:val="004928AC"/>
    <w:rsid w:val="0049292D"/>
    <w:rsid w:val="0049376D"/>
    <w:rsid w:val="00493FBC"/>
    <w:rsid w:val="0049432E"/>
    <w:rsid w:val="0049439F"/>
    <w:rsid w:val="00494FE0"/>
    <w:rsid w:val="0049536A"/>
    <w:rsid w:val="00495C02"/>
    <w:rsid w:val="004964DA"/>
    <w:rsid w:val="00496FF6"/>
    <w:rsid w:val="004970C2"/>
    <w:rsid w:val="00497923"/>
    <w:rsid w:val="004A017B"/>
    <w:rsid w:val="004A0414"/>
    <w:rsid w:val="004A0A87"/>
    <w:rsid w:val="004A0D8E"/>
    <w:rsid w:val="004A1098"/>
    <w:rsid w:val="004A1634"/>
    <w:rsid w:val="004A2428"/>
    <w:rsid w:val="004A28B6"/>
    <w:rsid w:val="004A2ACA"/>
    <w:rsid w:val="004A2BE1"/>
    <w:rsid w:val="004A4DDE"/>
    <w:rsid w:val="004A5224"/>
    <w:rsid w:val="004A76EB"/>
    <w:rsid w:val="004A7A8E"/>
    <w:rsid w:val="004A7F74"/>
    <w:rsid w:val="004B177F"/>
    <w:rsid w:val="004B191E"/>
    <w:rsid w:val="004B27FB"/>
    <w:rsid w:val="004B2A9E"/>
    <w:rsid w:val="004B2AC0"/>
    <w:rsid w:val="004B3592"/>
    <w:rsid w:val="004B4771"/>
    <w:rsid w:val="004B5076"/>
    <w:rsid w:val="004B52BD"/>
    <w:rsid w:val="004B6D40"/>
    <w:rsid w:val="004B71DB"/>
    <w:rsid w:val="004B743D"/>
    <w:rsid w:val="004C0367"/>
    <w:rsid w:val="004C1912"/>
    <w:rsid w:val="004C24D5"/>
    <w:rsid w:val="004C2C5F"/>
    <w:rsid w:val="004C3074"/>
    <w:rsid w:val="004C3F32"/>
    <w:rsid w:val="004C4BBE"/>
    <w:rsid w:val="004C535E"/>
    <w:rsid w:val="004C565D"/>
    <w:rsid w:val="004C5E59"/>
    <w:rsid w:val="004C6267"/>
    <w:rsid w:val="004C7A5B"/>
    <w:rsid w:val="004C7C98"/>
    <w:rsid w:val="004C7CA9"/>
    <w:rsid w:val="004C7F6D"/>
    <w:rsid w:val="004D0D36"/>
    <w:rsid w:val="004D14B4"/>
    <w:rsid w:val="004D17B2"/>
    <w:rsid w:val="004D197E"/>
    <w:rsid w:val="004D27A2"/>
    <w:rsid w:val="004D3DAD"/>
    <w:rsid w:val="004D4314"/>
    <w:rsid w:val="004D5A65"/>
    <w:rsid w:val="004D6156"/>
    <w:rsid w:val="004D636A"/>
    <w:rsid w:val="004D68E9"/>
    <w:rsid w:val="004D74F5"/>
    <w:rsid w:val="004D76C8"/>
    <w:rsid w:val="004D76D7"/>
    <w:rsid w:val="004E0A02"/>
    <w:rsid w:val="004E12E8"/>
    <w:rsid w:val="004E1F4F"/>
    <w:rsid w:val="004E37EE"/>
    <w:rsid w:val="004E3B03"/>
    <w:rsid w:val="004E4E8F"/>
    <w:rsid w:val="004E5391"/>
    <w:rsid w:val="004E54A4"/>
    <w:rsid w:val="004E58C5"/>
    <w:rsid w:val="004E6C23"/>
    <w:rsid w:val="004E774C"/>
    <w:rsid w:val="004E7D5D"/>
    <w:rsid w:val="004F095C"/>
    <w:rsid w:val="004F1262"/>
    <w:rsid w:val="004F1DF6"/>
    <w:rsid w:val="004F2223"/>
    <w:rsid w:val="004F2454"/>
    <w:rsid w:val="004F2480"/>
    <w:rsid w:val="004F2BB4"/>
    <w:rsid w:val="004F3036"/>
    <w:rsid w:val="004F3B78"/>
    <w:rsid w:val="004F3D48"/>
    <w:rsid w:val="004F418A"/>
    <w:rsid w:val="004F4EA0"/>
    <w:rsid w:val="004F53E4"/>
    <w:rsid w:val="004F5860"/>
    <w:rsid w:val="004F7716"/>
    <w:rsid w:val="005002B5"/>
    <w:rsid w:val="00501D8C"/>
    <w:rsid w:val="0050302D"/>
    <w:rsid w:val="0050314D"/>
    <w:rsid w:val="005033CD"/>
    <w:rsid w:val="0050381D"/>
    <w:rsid w:val="00504025"/>
    <w:rsid w:val="0050416C"/>
    <w:rsid w:val="005059E0"/>
    <w:rsid w:val="00505F71"/>
    <w:rsid w:val="005064B7"/>
    <w:rsid w:val="005072B3"/>
    <w:rsid w:val="00507AB8"/>
    <w:rsid w:val="00510714"/>
    <w:rsid w:val="005123EE"/>
    <w:rsid w:val="00512F0C"/>
    <w:rsid w:val="00513CDE"/>
    <w:rsid w:val="00515A06"/>
    <w:rsid w:val="00516222"/>
    <w:rsid w:val="00516375"/>
    <w:rsid w:val="005163CF"/>
    <w:rsid w:val="005176DD"/>
    <w:rsid w:val="00517B55"/>
    <w:rsid w:val="0052003A"/>
    <w:rsid w:val="00520BF8"/>
    <w:rsid w:val="00523B1D"/>
    <w:rsid w:val="00523C8D"/>
    <w:rsid w:val="005262D1"/>
    <w:rsid w:val="0052656A"/>
    <w:rsid w:val="00530E02"/>
    <w:rsid w:val="00532673"/>
    <w:rsid w:val="00532932"/>
    <w:rsid w:val="00533338"/>
    <w:rsid w:val="005343D0"/>
    <w:rsid w:val="00534754"/>
    <w:rsid w:val="00535ACD"/>
    <w:rsid w:val="005360C0"/>
    <w:rsid w:val="005367D1"/>
    <w:rsid w:val="00537AF1"/>
    <w:rsid w:val="005406D5"/>
    <w:rsid w:val="00541A2F"/>
    <w:rsid w:val="00542183"/>
    <w:rsid w:val="00543135"/>
    <w:rsid w:val="0054339A"/>
    <w:rsid w:val="0054468F"/>
    <w:rsid w:val="00544A96"/>
    <w:rsid w:val="0054572E"/>
    <w:rsid w:val="00545CA2"/>
    <w:rsid w:val="00545D93"/>
    <w:rsid w:val="0054678C"/>
    <w:rsid w:val="00546D8C"/>
    <w:rsid w:val="005475DC"/>
    <w:rsid w:val="0055012D"/>
    <w:rsid w:val="00551232"/>
    <w:rsid w:val="00551642"/>
    <w:rsid w:val="0055210C"/>
    <w:rsid w:val="005525D1"/>
    <w:rsid w:val="00552CF6"/>
    <w:rsid w:val="00552EB0"/>
    <w:rsid w:val="00553FCB"/>
    <w:rsid w:val="00554459"/>
    <w:rsid w:val="00555204"/>
    <w:rsid w:val="00557CC3"/>
    <w:rsid w:val="005604CB"/>
    <w:rsid w:val="00560880"/>
    <w:rsid w:val="00560B03"/>
    <w:rsid w:val="0056138A"/>
    <w:rsid w:val="005618ED"/>
    <w:rsid w:val="0056267E"/>
    <w:rsid w:val="005637DE"/>
    <w:rsid w:val="005640B1"/>
    <w:rsid w:val="00564A1D"/>
    <w:rsid w:val="00564CCB"/>
    <w:rsid w:val="005651DC"/>
    <w:rsid w:val="005661B9"/>
    <w:rsid w:val="00566886"/>
    <w:rsid w:val="00566B3F"/>
    <w:rsid w:val="00566C47"/>
    <w:rsid w:val="005671E6"/>
    <w:rsid w:val="00570672"/>
    <w:rsid w:val="00571348"/>
    <w:rsid w:val="00571809"/>
    <w:rsid w:val="0057198D"/>
    <w:rsid w:val="00572736"/>
    <w:rsid w:val="00572CEC"/>
    <w:rsid w:val="00573111"/>
    <w:rsid w:val="005742F7"/>
    <w:rsid w:val="00574895"/>
    <w:rsid w:val="00574C2D"/>
    <w:rsid w:val="00574C3A"/>
    <w:rsid w:val="0057597F"/>
    <w:rsid w:val="00576FF1"/>
    <w:rsid w:val="0058113C"/>
    <w:rsid w:val="00581F3E"/>
    <w:rsid w:val="00582094"/>
    <w:rsid w:val="005831ED"/>
    <w:rsid w:val="005839FF"/>
    <w:rsid w:val="00584E7D"/>
    <w:rsid w:val="005850F7"/>
    <w:rsid w:val="005858BF"/>
    <w:rsid w:val="00585E66"/>
    <w:rsid w:val="005861DF"/>
    <w:rsid w:val="00586CC8"/>
    <w:rsid w:val="005871DE"/>
    <w:rsid w:val="00587461"/>
    <w:rsid w:val="0059019E"/>
    <w:rsid w:val="0059033D"/>
    <w:rsid w:val="00590DDD"/>
    <w:rsid w:val="005917CD"/>
    <w:rsid w:val="0059185B"/>
    <w:rsid w:val="00592291"/>
    <w:rsid w:val="00592A5D"/>
    <w:rsid w:val="00592A77"/>
    <w:rsid w:val="00593445"/>
    <w:rsid w:val="00593808"/>
    <w:rsid w:val="00593B0F"/>
    <w:rsid w:val="00594A41"/>
    <w:rsid w:val="005968DD"/>
    <w:rsid w:val="00596D8C"/>
    <w:rsid w:val="005976EE"/>
    <w:rsid w:val="0059779D"/>
    <w:rsid w:val="00597ADD"/>
    <w:rsid w:val="005A0E83"/>
    <w:rsid w:val="005A1ABD"/>
    <w:rsid w:val="005A2D21"/>
    <w:rsid w:val="005A2FEA"/>
    <w:rsid w:val="005A35B6"/>
    <w:rsid w:val="005A3BD7"/>
    <w:rsid w:val="005A46D7"/>
    <w:rsid w:val="005A4C22"/>
    <w:rsid w:val="005A4F35"/>
    <w:rsid w:val="005A51AF"/>
    <w:rsid w:val="005A52D3"/>
    <w:rsid w:val="005A5813"/>
    <w:rsid w:val="005A6EEC"/>
    <w:rsid w:val="005A7F0A"/>
    <w:rsid w:val="005B0B31"/>
    <w:rsid w:val="005B12EC"/>
    <w:rsid w:val="005B1D2F"/>
    <w:rsid w:val="005B229B"/>
    <w:rsid w:val="005B22C2"/>
    <w:rsid w:val="005B2961"/>
    <w:rsid w:val="005B2974"/>
    <w:rsid w:val="005B375E"/>
    <w:rsid w:val="005B37CC"/>
    <w:rsid w:val="005B390C"/>
    <w:rsid w:val="005B43A6"/>
    <w:rsid w:val="005B442F"/>
    <w:rsid w:val="005B4A71"/>
    <w:rsid w:val="005B4F40"/>
    <w:rsid w:val="005B5AC3"/>
    <w:rsid w:val="005B6ADC"/>
    <w:rsid w:val="005B6D47"/>
    <w:rsid w:val="005B71E1"/>
    <w:rsid w:val="005B731E"/>
    <w:rsid w:val="005B7561"/>
    <w:rsid w:val="005B78AE"/>
    <w:rsid w:val="005B78FA"/>
    <w:rsid w:val="005B7DFB"/>
    <w:rsid w:val="005C052B"/>
    <w:rsid w:val="005C0763"/>
    <w:rsid w:val="005C0F42"/>
    <w:rsid w:val="005C14AF"/>
    <w:rsid w:val="005C19DC"/>
    <w:rsid w:val="005C1BD2"/>
    <w:rsid w:val="005C2022"/>
    <w:rsid w:val="005C2355"/>
    <w:rsid w:val="005C25BC"/>
    <w:rsid w:val="005C33D3"/>
    <w:rsid w:val="005C3574"/>
    <w:rsid w:val="005C4C20"/>
    <w:rsid w:val="005C5079"/>
    <w:rsid w:val="005C60AC"/>
    <w:rsid w:val="005C708B"/>
    <w:rsid w:val="005C74FB"/>
    <w:rsid w:val="005C78E7"/>
    <w:rsid w:val="005D00B2"/>
    <w:rsid w:val="005D0F1E"/>
    <w:rsid w:val="005D1439"/>
    <w:rsid w:val="005D1476"/>
    <w:rsid w:val="005D1F2D"/>
    <w:rsid w:val="005D27A9"/>
    <w:rsid w:val="005D2D77"/>
    <w:rsid w:val="005D2E6D"/>
    <w:rsid w:val="005D2FB7"/>
    <w:rsid w:val="005D3B9F"/>
    <w:rsid w:val="005D3C38"/>
    <w:rsid w:val="005D5398"/>
    <w:rsid w:val="005D5AED"/>
    <w:rsid w:val="005D5D91"/>
    <w:rsid w:val="005D63C6"/>
    <w:rsid w:val="005D70B5"/>
    <w:rsid w:val="005E0078"/>
    <w:rsid w:val="005E019F"/>
    <w:rsid w:val="005E0237"/>
    <w:rsid w:val="005E0D3F"/>
    <w:rsid w:val="005E1511"/>
    <w:rsid w:val="005E179C"/>
    <w:rsid w:val="005E192D"/>
    <w:rsid w:val="005E1955"/>
    <w:rsid w:val="005E1A68"/>
    <w:rsid w:val="005E2761"/>
    <w:rsid w:val="005E31AA"/>
    <w:rsid w:val="005E32EE"/>
    <w:rsid w:val="005E39B1"/>
    <w:rsid w:val="005E47FD"/>
    <w:rsid w:val="005E4F2D"/>
    <w:rsid w:val="005E504E"/>
    <w:rsid w:val="005E5638"/>
    <w:rsid w:val="005E5746"/>
    <w:rsid w:val="005E5E6A"/>
    <w:rsid w:val="005E6878"/>
    <w:rsid w:val="005E6A13"/>
    <w:rsid w:val="005E7147"/>
    <w:rsid w:val="005E76C1"/>
    <w:rsid w:val="005F08BC"/>
    <w:rsid w:val="005F096A"/>
    <w:rsid w:val="005F0F90"/>
    <w:rsid w:val="005F12CD"/>
    <w:rsid w:val="005F1ADC"/>
    <w:rsid w:val="005F2480"/>
    <w:rsid w:val="005F2C2D"/>
    <w:rsid w:val="005F3B6A"/>
    <w:rsid w:val="005F3FD3"/>
    <w:rsid w:val="005F4ADF"/>
    <w:rsid w:val="005F4E8F"/>
    <w:rsid w:val="005F4F34"/>
    <w:rsid w:val="005F5673"/>
    <w:rsid w:val="005F5BF5"/>
    <w:rsid w:val="005F5E14"/>
    <w:rsid w:val="005F67D1"/>
    <w:rsid w:val="005F7146"/>
    <w:rsid w:val="005F73D2"/>
    <w:rsid w:val="005F7448"/>
    <w:rsid w:val="005F75C0"/>
    <w:rsid w:val="005F78B7"/>
    <w:rsid w:val="00600236"/>
    <w:rsid w:val="00600EB0"/>
    <w:rsid w:val="00601565"/>
    <w:rsid w:val="006024D3"/>
    <w:rsid w:val="006024D4"/>
    <w:rsid w:val="00603122"/>
    <w:rsid w:val="00603619"/>
    <w:rsid w:val="006036AA"/>
    <w:rsid w:val="00603BA1"/>
    <w:rsid w:val="00605A5D"/>
    <w:rsid w:val="00605B81"/>
    <w:rsid w:val="00607400"/>
    <w:rsid w:val="006075F9"/>
    <w:rsid w:val="00607A8E"/>
    <w:rsid w:val="00607DCF"/>
    <w:rsid w:val="00610407"/>
    <w:rsid w:val="00610EB6"/>
    <w:rsid w:val="0061172A"/>
    <w:rsid w:val="00611A66"/>
    <w:rsid w:val="00611B15"/>
    <w:rsid w:val="00612954"/>
    <w:rsid w:val="00612A10"/>
    <w:rsid w:val="00614607"/>
    <w:rsid w:val="006155F0"/>
    <w:rsid w:val="006167C9"/>
    <w:rsid w:val="00616DC9"/>
    <w:rsid w:val="00617A37"/>
    <w:rsid w:val="00617DE3"/>
    <w:rsid w:val="006206F0"/>
    <w:rsid w:val="00620C9D"/>
    <w:rsid w:val="006231BD"/>
    <w:rsid w:val="006235F8"/>
    <w:rsid w:val="00623687"/>
    <w:rsid w:val="006243F0"/>
    <w:rsid w:val="00624A0E"/>
    <w:rsid w:val="0062501B"/>
    <w:rsid w:val="00625292"/>
    <w:rsid w:val="00625F03"/>
    <w:rsid w:val="00627866"/>
    <w:rsid w:val="0062794F"/>
    <w:rsid w:val="00630E46"/>
    <w:rsid w:val="006314AC"/>
    <w:rsid w:val="0063166A"/>
    <w:rsid w:val="00633935"/>
    <w:rsid w:val="00634383"/>
    <w:rsid w:val="006345DB"/>
    <w:rsid w:val="006347D2"/>
    <w:rsid w:val="00634D3F"/>
    <w:rsid w:val="00634E64"/>
    <w:rsid w:val="00635800"/>
    <w:rsid w:val="006372DE"/>
    <w:rsid w:val="00637883"/>
    <w:rsid w:val="00637AB3"/>
    <w:rsid w:val="00640DAA"/>
    <w:rsid w:val="00640E17"/>
    <w:rsid w:val="006417DE"/>
    <w:rsid w:val="006438BE"/>
    <w:rsid w:val="00645262"/>
    <w:rsid w:val="0064561D"/>
    <w:rsid w:val="00645921"/>
    <w:rsid w:val="006467EF"/>
    <w:rsid w:val="00647BC0"/>
    <w:rsid w:val="0065005B"/>
    <w:rsid w:val="00650AF6"/>
    <w:rsid w:val="00651D1E"/>
    <w:rsid w:val="00651E9D"/>
    <w:rsid w:val="0065286E"/>
    <w:rsid w:val="00653243"/>
    <w:rsid w:val="00653553"/>
    <w:rsid w:val="00654BEA"/>
    <w:rsid w:val="00655422"/>
    <w:rsid w:val="006556FD"/>
    <w:rsid w:val="006557BA"/>
    <w:rsid w:val="00655873"/>
    <w:rsid w:val="00655953"/>
    <w:rsid w:val="00655F5D"/>
    <w:rsid w:val="0065642A"/>
    <w:rsid w:val="00656753"/>
    <w:rsid w:val="00657318"/>
    <w:rsid w:val="00657C70"/>
    <w:rsid w:val="00661CE5"/>
    <w:rsid w:val="00661F0E"/>
    <w:rsid w:val="00661F74"/>
    <w:rsid w:val="006622D3"/>
    <w:rsid w:val="00663227"/>
    <w:rsid w:val="0066378E"/>
    <w:rsid w:val="0066421B"/>
    <w:rsid w:val="0066435A"/>
    <w:rsid w:val="00665282"/>
    <w:rsid w:val="00667EB2"/>
    <w:rsid w:val="00670360"/>
    <w:rsid w:val="00670D7D"/>
    <w:rsid w:val="00671D6B"/>
    <w:rsid w:val="0067230B"/>
    <w:rsid w:val="00672F6C"/>
    <w:rsid w:val="00674E02"/>
    <w:rsid w:val="006756F9"/>
    <w:rsid w:val="00675996"/>
    <w:rsid w:val="00676B12"/>
    <w:rsid w:val="00677630"/>
    <w:rsid w:val="006804CA"/>
    <w:rsid w:val="00680645"/>
    <w:rsid w:val="00683D89"/>
    <w:rsid w:val="00684348"/>
    <w:rsid w:val="00685B56"/>
    <w:rsid w:val="00685D07"/>
    <w:rsid w:val="0068767F"/>
    <w:rsid w:val="006876A4"/>
    <w:rsid w:val="00690441"/>
    <w:rsid w:val="006904FE"/>
    <w:rsid w:val="0069058F"/>
    <w:rsid w:val="006915F5"/>
    <w:rsid w:val="00691E8E"/>
    <w:rsid w:val="00691F1A"/>
    <w:rsid w:val="006928BC"/>
    <w:rsid w:val="00692D26"/>
    <w:rsid w:val="00692E0E"/>
    <w:rsid w:val="00694087"/>
    <w:rsid w:val="0069446E"/>
    <w:rsid w:val="00694DB4"/>
    <w:rsid w:val="006950AA"/>
    <w:rsid w:val="0069523A"/>
    <w:rsid w:val="006954DC"/>
    <w:rsid w:val="00695C04"/>
    <w:rsid w:val="00696636"/>
    <w:rsid w:val="006968F8"/>
    <w:rsid w:val="0069692F"/>
    <w:rsid w:val="006977FF"/>
    <w:rsid w:val="00697C33"/>
    <w:rsid w:val="006A08BE"/>
    <w:rsid w:val="006A2625"/>
    <w:rsid w:val="006A2CBF"/>
    <w:rsid w:val="006A3362"/>
    <w:rsid w:val="006A3588"/>
    <w:rsid w:val="006A3E35"/>
    <w:rsid w:val="006A3E8B"/>
    <w:rsid w:val="006A5892"/>
    <w:rsid w:val="006A58CD"/>
    <w:rsid w:val="006A5E35"/>
    <w:rsid w:val="006A6AD4"/>
    <w:rsid w:val="006A74E4"/>
    <w:rsid w:val="006B0643"/>
    <w:rsid w:val="006B11BA"/>
    <w:rsid w:val="006B1EF1"/>
    <w:rsid w:val="006B2556"/>
    <w:rsid w:val="006B288E"/>
    <w:rsid w:val="006B28FD"/>
    <w:rsid w:val="006B3112"/>
    <w:rsid w:val="006B4757"/>
    <w:rsid w:val="006B4E03"/>
    <w:rsid w:val="006B536A"/>
    <w:rsid w:val="006B5A3F"/>
    <w:rsid w:val="006B6076"/>
    <w:rsid w:val="006B670A"/>
    <w:rsid w:val="006B7495"/>
    <w:rsid w:val="006B7ABC"/>
    <w:rsid w:val="006C0F7C"/>
    <w:rsid w:val="006C1B8E"/>
    <w:rsid w:val="006C1D8C"/>
    <w:rsid w:val="006C20D0"/>
    <w:rsid w:val="006C30BA"/>
    <w:rsid w:val="006C3601"/>
    <w:rsid w:val="006C38F5"/>
    <w:rsid w:val="006C4692"/>
    <w:rsid w:val="006C4794"/>
    <w:rsid w:val="006C4A8A"/>
    <w:rsid w:val="006C4D28"/>
    <w:rsid w:val="006C538D"/>
    <w:rsid w:val="006C5C31"/>
    <w:rsid w:val="006C5E04"/>
    <w:rsid w:val="006C5EF6"/>
    <w:rsid w:val="006C6765"/>
    <w:rsid w:val="006C6928"/>
    <w:rsid w:val="006D1A67"/>
    <w:rsid w:val="006D1ED4"/>
    <w:rsid w:val="006D32AB"/>
    <w:rsid w:val="006D33A2"/>
    <w:rsid w:val="006D4675"/>
    <w:rsid w:val="006D4E73"/>
    <w:rsid w:val="006D508F"/>
    <w:rsid w:val="006D57BF"/>
    <w:rsid w:val="006D6466"/>
    <w:rsid w:val="006D693E"/>
    <w:rsid w:val="006D78E3"/>
    <w:rsid w:val="006E00D7"/>
    <w:rsid w:val="006E06B9"/>
    <w:rsid w:val="006E1060"/>
    <w:rsid w:val="006E129C"/>
    <w:rsid w:val="006E4B1F"/>
    <w:rsid w:val="006E5521"/>
    <w:rsid w:val="006E5B3A"/>
    <w:rsid w:val="006E5F89"/>
    <w:rsid w:val="006E5FB7"/>
    <w:rsid w:val="006E7112"/>
    <w:rsid w:val="006E7AF3"/>
    <w:rsid w:val="006F0076"/>
    <w:rsid w:val="006F018D"/>
    <w:rsid w:val="006F0224"/>
    <w:rsid w:val="006F0704"/>
    <w:rsid w:val="006F0A00"/>
    <w:rsid w:val="006F0A05"/>
    <w:rsid w:val="006F0FC6"/>
    <w:rsid w:val="006F1120"/>
    <w:rsid w:val="006F16EB"/>
    <w:rsid w:val="006F1B8B"/>
    <w:rsid w:val="006F1F72"/>
    <w:rsid w:val="006F27EA"/>
    <w:rsid w:val="006F3035"/>
    <w:rsid w:val="006F34D2"/>
    <w:rsid w:val="006F3D94"/>
    <w:rsid w:val="006F41B4"/>
    <w:rsid w:val="006F51C1"/>
    <w:rsid w:val="006F51C5"/>
    <w:rsid w:val="006F55A2"/>
    <w:rsid w:val="006F6781"/>
    <w:rsid w:val="006F70BD"/>
    <w:rsid w:val="006F788F"/>
    <w:rsid w:val="006F7DE3"/>
    <w:rsid w:val="0070076C"/>
    <w:rsid w:val="0070267A"/>
    <w:rsid w:val="00702A5E"/>
    <w:rsid w:val="00702F4D"/>
    <w:rsid w:val="00703A62"/>
    <w:rsid w:val="00705913"/>
    <w:rsid w:val="00706327"/>
    <w:rsid w:val="0071003B"/>
    <w:rsid w:val="00710453"/>
    <w:rsid w:val="0071085F"/>
    <w:rsid w:val="00711233"/>
    <w:rsid w:val="00711BBC"/>
    <w:rsid w:val="00712591"/>
    <w:rsid w:val="0071290A"/>
    <w:rsid w:val="00712FBE"/>
    <w:rsid w:val="00714B2D"/>
    <w:rsid w:val="00714EAC"/>
    <w:rsid w:val="0071521F"/>
    <w:rsid w:val="00715285"/>
    <w:rsid w:val="007159CB"/>
    <w:rsid w:val="007163CF"/>
    <w:rsid w:val="007168EF"/>
    <w:rsid w:val="00717781"/>
    <w:rsid w:val="00717E27"/>
    <w:rsid w:val="00720483"/>
    <w:rsid w:val="007208DD"/>
    <w:rsid w:val="007213E5"/>
    <w:rsid w:val="0072253C"/>
    <w:rsid w:val="00722903"/>
    <w:rsid w:val="00722C3A"/>
    <w:rsid w:val="00722CED"/>
    <w:rsid w:val="0072338C"/>
    <w:rsid w:val="00723DA6"/>
    <w:rsid w:val="00725CAB"/>
    <w:rsid w:val="00725E58"/>
    <w:rsid w:val="00730726"/>
    <w:rsid w:val="007307FA"/>
    <w:rsid w:val="00730897"/>
    <w:rsid w:val="00731DE4"/>
    <w:rsid w:val="007326DE"/>
    <w:rsid w:val="00732F03"/>
    <w:rsid w:val="00733914"/>
    <w:rsid w:val="00734655"/>
    <w:rsid w:val="00734757"/>
    <w:rsid w:val="007359C0"/>
    <w:rsid w:val="007371A7"/>
    <w:rsid w:val="00740912"/>
    <w:rsid w:val="007410F9"/>
    <w:rsid w:val="00741171"/>
    <w:rsid w:val="007411BA"/>
    <w:rsid w:val="00741482"/>
    <w:rsid w:val="007417D7"/>
    <w:rsid w:val="00741DCB"/>
    <w:rsid w:val="007427DC"/>
    <w:rsid w:val="0074324F"/>
    <w:rsid w:val="00744C40"/>
    <w:rsid w:val="0074675E"/>
    <w:rsid w:val="00747EB1"/>
    <w:rsid w:val="00751145"/>
    <w:rsid w:val="007515B0"/>
    <w:rsid w:val="00751C3C"/>
    <w:rsid w:val="00751DF8"/>
    <w:rsid w:val="00751FBD"/>
    <w:rsid w:val="007523D4"/>
    <w:rsid w:val="007524E1"/>
    <w:rsid w:val="007526BA"/>
    <w:rsid w:val="00752D72"/>
    <w:rsid w:val="007536C3"/>
    <w:rsid w:val="00753735"/>
    <w:rsid w:val="007549D7"/>
    <w:rsid w:val="00754C2F"/>
    <w:rsid w:val="0075506A"/>
    <w:rsid w:val="00755786"/>
    <w:rsid w:val="0075613A"/>
    <w:rsid w:val="007561A6"/>
    <w:rsid w:val="00756834"/>
    <w:rsid w:val="00756AFA"/>
    <w:rsid w:val="00757041"/>
    <w:rsid w:val="00757471"/>
    <w:rsid w:val="00757E1D"/>
    <w:rsid w:val="00760521"/>
    <w:rsid w:val="00761C89"/>
    <w:rsid w:val="00761D50"/>
    <w:rsid w:val="0076205D"/>
    <w:rsid w:val="00762BDC"/>
    <w:rsid w:val="00762C11"/>
    <w:rsid w:val="00763124"/>
    <w:rsid w:val="0076330E"/>
    <w:rsid w:val="0076347A"/>
    <w:rsid w:val="0076443F"/>
    <w:rsid w:val="007645A5"/>
    <w:rsid w:val="00764B81"/>
    <w:rsid w:val="0076694F"/>
    <w:rsid w:val="007703DA"/>
    <w:rsid w:val="00770543"/>
    <w:rsid w:val="00770B4F"/>
    <w:rsid w:val="0077124A"/>
    <w:rsid w:val="0077127E"/>
    <w:rsid w:val="00771ABF"/>
    <w:rsid w:val="00773704"/>
    <w:rsid w:val="00774B92"/>
    <w:rsid w:val="0077518F"/>
    <w:rsid w:val="007768AF"/>
    <w:rsid w:val="00776EF5"/>
    <w:rsid w:val="00777379"/>
    <w:rsid w:val="00780CE1"/>
    <w:rsid w:val="00780DB2"/>
    <w:rsid w:val="00780F56"/>
    <w:rsid w:val="00782055"/>
    <w:rsid w:val="00782A4D"/>
    <w:rsid w:val="007832E2"/>
    <w:rsid w:val="007848B2"/>
    <w:rsid w:val="007868EF"/>
    <w:rsid w:val="00786BE6"/>
    <w:rsid w:val="00786E85"/>
    <w:rsid w:val="00787DF7"/>
    <w:rsid w:val="007901EE"/>
    <w:rsid w:val="007908B9"/>
    <w:rsid w:val="007911E7"/>
    <w:rsid w:val="007923BC"/>
    <w:rsid w:val="00792E87"/>
    <w:rsid w:val="00793070"/>
    <w:rsid w:val="0079473B"/>
    <w:rsid w:val="007956C5"/>
    <w:rsid w:val="00795B6D"/>
    <w:rsid w:val="00796075"/>
    <w:rsid w:val="00796C3F"/>
    <w:rsid w:val="007A1013"/>
    <w:rsid w:val="007A1B84"/>
    <w:rsid w:val="007A3497"/>
    <w:rsid w:val="007A3514"/>
    <w:rsid w:val="007A54B2"/>
    <w:rsid w:val="007A54FA"/>
    <w:rsid w:val="007A5DA7"/>
    <w:rsid w:val="007A5DDE"/>
    <w:rsid w:val="007A63E4"/>
    <w:rsid w:val="007A7168"/>
    <w:rsid w:val="007A731D"/>
    <w:rsid w:val="007A77C2"/>
    <w:rsid w:val="007A7935"/>
    <w:rsid w:val="007B0483"/>
    <w:rsid w:val="007B076B"/>
    <w:rsid w:val="007B1935"/>
    <w:rsid w:val="007B1AE0"/>
    <w:rsid w:val="007B1B4A"/>
    <w:rsid w:val="007B2510"/>
    <w:rsid w:val="007B2B6E"/>
    <w:rsid w:val="007B31F7"/>
    <w:rsid w:val="007B4383"/>
    <w:rsid w:val="007B43D1"/>
    <w:rsid w:val="007B4E78"/>
    <w:rsid w:val="007B59E8"/>
    <w:rsid w:val="007B5F5B"/>
    <w:rsid w:val="007B6D9E"/>
    <w:rsid w:val="007B744F"/>
    <w:rsid w:val="007C0CDD"/>
    <w:rsid w:val="007C104B"/>
    <w:rsid w:val="007C1258"/>
    <w:rsid w:val="007C14DF"/>
    <w:rsid w:val="007C1A9C"/>
    <w:rsid w:val="007C1AAA"/>
    <w:rsid w:val="007C1B36"/>
    <w:rsid w:val="007C1BE2"/>
    <w:rsid w:val="007C208D"/>
    <w:rsid w:val="007C2CCE"/>
    <w:rsid w:val="007C3136"/>
    <w:rsid w:val="007C3A2C"/>
    <w:rsid w:val="007C42E5"/>
    <w:rsid w:val="007C4B23"/>
    <w:rsid w:val="007C6CE4"/>
    <w:rsid w:val="007C6FFA"/>
    <w:rsid w:val="007D0D44"/>
    <w:rsid w:val="007D135A"/>
    <w:rsid w:val="007D4CD9"/>
    <w:rsid w:val="007D4F29"/>
    <w:rsid w:val="007D5C80"/>
    <w:rsid w:val="007D5EC9"/>
    <w:rsid w:val="007D6321"/>
    <w:rsid w:val="007D6C7F"/>
    <w:rsid w:val="007D6D66"/>
    <w:rsid w:val="007E07E9"/>
    <w:rsid w:val="007E08CF"/>
    <w:rsid w:val="007E17CB"/>
    <w:rsid w:val="007E1C9F"/>
    <w:rsid w:val="007E1ED0"/>
    <w:rsid w:val="007E20E5"/>
    <w:rsid w:val="007E277C"/>
    <w:rsid w:val="007E2EAD"/>
    <w:rsid w:val="007E3FAD"/>
    <w:rsid w:val="007E4138"/>
    <w:rsid w:val="007E47E3"/>
    <w:rsid w:val="007E58A4"/>
    <w:rsid w:val="007E58EC"/>
    <w:rsid w:val="007E72BF"/>
    <w:rsid w:val="007E7309"/>
    <w:rsid w:val="007E762D"/>
    <w:rsid w:val="007E7725"/>
    <w:rsid w:val="007F06DF"/>
    <w:rsid w:val="007F141E"/>
    <w:rsid w:val="007F18B3"/>
    <w:rsid w:val="007F24AF"/>
    <w:rsid w:val="007F4406"/>
    <w:rsid w:val="007F45A6"/>
    <w:rsid w:val="007F5EB5"/>
    <w:rsid w:val="007F5FA5"/>
    <w:rsid w:val="007F7244"/>
    <w:rsid w:val="007F781F"/>
    <w:rsid w:val="007F79A8"/>
    <w:rsid w:val="007F7C03"/>
    <w:rsid w:val="00800731"/>
    <w:rsid w:val="00800A91"/>
    <w:rsid w:val="00800CE4"/>
    <w:rsid w:val="00800E03"/>
    <w:rsid w:val="008015B3"/>
    <w:rsid w:val="00802387"/>
    <w:rsid w:val="008030A8"/>
    <w:rsid w:val="00803545"/>
    <w:rsid w:val="00803D2E"/>
    <w:rsid w:val="0080442A"/>
    <w:rsid w:val="00804662"/>
    <w:rsid w:val="00804B30"/>
    <w:rsid w:val="00805276"/>
    <w:rsid w:val="008053ED"/>
    <w:rsid w:val="00805C06"/>
    <w:rsid w:val="00806378"/>
    <w:rsid w:val="00806828"/>
    <w:rsid w:val="0080767B"/>
    <w:rsid w:val="0081023E"/>
    <w:rsid w:val="008110F0"/>
    <w:rsid w:val="00812AA6"/>
    <w:rsid w:val="008137AC"/>
    <w:rsid w:val="008137FD"/>
    <w:rsid w:val="00813C0A"/>
    <w:rsid w:val="00813FDC"/>
    <w:rsid w:val="00814A02"/>
    <w:rsid w:val="00814EE0"/>
    <w:rsid w:val="008158FC"/>
    <w:rsid w:val="00815E1E"/>
    <w:rsid w:val="00815FCA"/>
    <w:rsid w:val="0081623C"/>
    <w:rsid w:val="008164D3"/>
    <w:rsid w:val="0081677F"/>
    <w:rsid w:val="00816DB7"/>
    <w:rsid w:val="00816EAB"/>
    <w:rsid w:val="00816F4E"/>
    <w:rsid w:val="008176BA"/>
    <w:rsid w:val="00817D50"/>
    <w:rsid w:val="00820A0B"/>
    <w:rsid w:val="00821C41"/>
    <w:rsid w:val="00821DCE"/>
    <w:rsid w:val="00822391"/>
    <w:rsid w:val="008232AD"/>
    <w:rsid w:val="00823565"/>
    <w:rsid w:val="008244BA"/>
    <w:rsid w:val="00824524"/>
    <w:rsid w:val="008263B9"/>
    <w:rsid w:val="0082725E"/>
    <w:rsid w:val="0082773B"/>
    <w:rsid w:val="00827EAA"/>
    <w:rsid w:val="008303A9"/>
    <w:rsid w:val="00832300"/>
    <w:rsid w:val="00832CBD"/>
    <w:rsid w:val="00833825"/>
    <w:rsid w:val="00833DD5"/>
    <w:rsid w:val="00834043"/>
    <w:rsid w:val="00834151"/>
    <w:rsid w:val="00834244"/>
    <w:rsid w:val="00834377"/>
    <w:rsid w:val="0083452F"/>
    <w:rsid w:val="00834DC6"/>
    <w:rsid w:val="00836075"/>
    <w:rsid w:val="00836987"/>
    <w:rsid w:val="00837195"/>
    <w:rsid w:val="00837258"/>
    <w:rsid w:val="00837BD1"/>
    <w:rsid w:val="00840A67"/>
    <w:rsid w:val="00842398"/>
    <w:rsid w:val="008424E6"/>
    <w:rsid w:val="00842C7F"/>
    <w:rsid w:val="008430CC"/>
    <w:rsid w:val="0084541D"/>
    <w:rsid w:val="00845589"/>
    <w:rsid w:val="00845A44"/>
    <w:rsid w:val="00847159"/>
    <w:rsid w:val="00847C58"/>
    <w:rsid w:val="00850112"/>
    <w:rsid w:val="00850EC9"/>
    <w:rsid w:val="0085128E"/>
    <w:rsid w:val="00851766"/>
    <w:rsid w:val="00851C17"/>
    <w:rsid w:val="00853684"/>
    <w:rsid w:val="00854079"/>
    <w:rsid w:val="0085463A"/>
    <w:rsid w:val="00854977"/>
    <w:rsid w:val="00854D8A"/>
    <w:rsid w:val="00855ECF"/>
    <w:rsid w:val="00857022"/>
    <w:rsid w:val="00857285"/>
    <w:rsid w:val="0085771E"/>
    <w:rsid w:val="008578A9"/>
    <w:rsid w:val="008603A7"/>
    <w:rsid w:val="0086055D"/>
    <w:rsid w:val="008629AF"/>
    <w:rsid w:val="00862CD4"/>
    <w:rsid w:val="0086451B"/>
    <w:rsid w:val="00864A63"/>
    <w:rsid w:val="00866F68"/>
    <w:rsid w:val="00867074"/>
    <w:rsid w:val="0087014C"/>
    <w:rsid w:val="008701C6"/>
    <w:rsid w:val="008705A6"/>
    <w:rsid w:val="00871FF7"/>
    <w:rsid w:val="00872E6E"/>
    <w:rsid w:val="00873190"/>
    <w:rsid w:val="0087358C"/>
    <w:rsid w:val="00873C44"/>
    <w:rsid w:val="00874164"/>
    <w:rsid w:val="00874628"/>
    <w:rsid w:val="008748F2"/>
    <w:rsid w:val="0087510E"/>
    <w:rsid w:val="00876964"/>
    <w:rsid w:val="00876D85"/>
    <w:rsid w:val="008771FD"/>
    <w:rsid w:val="0087745B"/>
    <w:rsid w:val="0088015D"/>
    <w:rsid w:val="008803A2"/>
    <w:rsid w:val="008806F0"/>
    <w:rsid w:val="00881200"/>
    <w:rsid w:val="008824A9"/>
    <w:rsid w:val="008834C7"/>
    <w:rsid w:val="00883A52"/>
    <w:rsid w:val="00883D3E"/>
    <w:rsid w:val="00883D72"/>
    <w:rsid w:val="008841F7"/>
    <w:rsid w:val="00884D3E"/>
    <w:rsid w:val="00884FEA"/>
    <w:rsid w:val="0088568E"/>
    <w:rsid w:val="008864D9"/>
    <w:rsid w:val="00886FA4"/>
    <w:rsid w:val="00887332"/>
    <w:rsid w:val="00890407"/>
    <w:rsid w:val="0089053F"/>
    <w:rsid w:val="00890614"/>
    <w:rsid w:val="00890A57"/>
    <w:rsid w:val="00890FBF"/>
    <w:rsid w:val="008929B3"/>
    <w:rsid w:val="008937C7"/>
    <w:rsid w:val="00893C79"/>
    <w:rsid w:val="00893FB3"/>
    <w:rsid w:val="008946ED"/>
    <w:rsid w:val="008955C9"/>
    <w:rsid w:val="008960FD"/>
    <w:rsid w:val="0089610D"/>
    <w:rsid w:val="008965B6"/>
    <w:rsid w:val="00896D9A"/>
    <w:rsid w:val="0089721B"/>
    <w:rsid w:val="00897D72"/>
    <w:rsid w:val="008A158F"/>
    <w:rsid w:val="008A2554"/>
    <w:rsid w:val="008A2E50"/>
    <w:rsid w:val="008A3FF0"/>
    <w:rsid w:val="008A466F"/>
    <w:rsid w:val="008A54D8"/>
    <w:rsid w:val="008A58DE"/>
    <w:rsid w:val="008A666C"/>
    <w:rsid w:val="008A6AA0"/>
    <w:rsid w:val="008A6EA4"/>
    <w:rsid w:val="008A72BA"/>
    <w:rsid w:val="008A7A5A"/>
    <w:rsid w:val="008B01AC"/>
    <w:rsid w:val="008B0264"/>
    <w:rsid w:val="008B0291"/>
    <w:rsid w:val="008B0D37"/>
    <w:rsid w:val="008B10CF"/>
    <w:rsid w:val="008B12A1"/>
    <w:rsid w:val="008B3305"/>
    <w:rsid w:val="008B3844"/>
    <w:rsid w:val="008B3B96"/>
    <w:rsid w:val="008B3CF5"/>
    <w:rsid w:val="008B3F2D"/>
    <w:rsid w:val="008B46FE"/>
    <w:rsid w:val="008B61F7"/>
    <w:rsid w:val="008B67EC"/>
    <w:rsid w:val="008B7401"/>
    <w:rsid w:val="008B79F5"/>
    <w:rsid w:val="008C06EB"/>
    <w:rsid w:val="008C0BFF"/>
    <w:rsid w:val="008C1925"/>
    <w:rsid w:val="008C1B6F"/>
    <w:rsid w:val="008C1C9F"/>
    <w:rsid w:val="008C1CE3"/>
    <w:rsid w:val="008C24E6"/>
    <w:rsid w:val="008C3879"/>
    <w:rsid w:val="008C393A"/>
    <w:rsid w:val="008C3B85"/>
    <w:rsid w:val="008C457C"/>
    <w:rsid w:val="008C49C2"/>
    <w:rsid w:val="008C5582"/>
    <w:rsid w:val="008C5F76"/>
    <w:rsid w:val="008C7909"/>
    <w:rsid w:val="008D0396"/>
    <w:rsid w:val="008D0A90"/>
    <w:rsid w:val="008D14CB"/>
    <w:rsid w:val="008D2B5C"/>
    <w:rsid w:val="008D3CD9"/>
    <w:rsid w:val="008D5326"/>
    <w:rsid w:val="008D59DB"/>
    <w:rsid w:val="008D5AD6"/>
    <w:rsid w:val="008D61A1"/>
    <w:rsid w:val="008D6EA7"/>
    <w:rsid w:val="008D7199"/>
    <w:rsid w:val="008D71B5"/>
    <w:rsid w:val="008D7522"/>
    <w:rsid w:val="008D78AD"/>
    <w:rsid w:val="008D79DE"/>
    <w:rsid w:val="008D7C6E"/>
    <w:rsid w:val="008E04E6"/>
    <w:rsid w:val="008E079F"/>
    <w:rsid w:val="008E07BE"/>
    <w:rsid w:val="008E0ECD"/>
    <w:rsid w:val="008E2714"/>
    <w:rsid w:val="008E2A54"/>
    <w:rsid w:val="008E300B"/>
    <w:rsid w:val="008E330F"/>
    <w:rsid w:val="008E335A"/>
    <w:rsid w:val="008E357A"/>
    <w:rsid w:val="008E45BD"/>
    <w:rsid w:val="008E5886"/>
    <w:rsid w:val="008E599B"/>
    <w:rsid w:val="008E6302"/>
    <w:rsid w:val="008E763F"/>
    <w:rsid w:val="008E7661"/>
    <w:rsid w:val="008E78F3"/>
    <w:rsid w:val="008F03B7"/>
    <w:rsid w:val="008F1A52"/>
    <w:rsid w:val="008F2AC4"/>
    <w:rsid w:val="008F2FCF"/>
    <w:rsid w:val="008F3F26"/>
    <w:rsid w:val="008F4CEB"/>
    <w:rsid w:val="008F503D"/>
    <w:rsid w:val="008F5B6B"/>
    <w:rsid w:val="008F7696"/>
    <w:rsid w:val="008F7C88"/>
    <w:rsid w:val="008F7FE8"/>
    <w:rsid w:val="00900483"/>
    <w:rsid w:val="009004E1"/>
    <w:rsid w:val="009006F1"/>
    <w:rsid w:val="00900D9F"/>
    <w:rsid w:val="00901A54"/>
    <w:rsid w:val="0090236C"/>
    <w:rsid w:val="00902649"/>
    <w:rsid w:val="00902B09"/>
    <w:rsid w:val="009031FA"/>
    <w:rsid w:val="00903272"/>
    <w:rsid w:val="00903582"/>
    <w:rsid w:val="00903CD9"/>
    <w:rsid w:val="00906712"/>
    <w:rsid w:val="00906B68"/>
    <w:rsid w:val="00907265"/>
    <w:rsid w:val="00907764"/>
    <w:rsid w:val="009079F2"/>
    <w:rsid w:val="00907AFD"/>
    <w:rsid w:val="00907E43"/>
    <w:rsid w:val="0091017A"/>
    <w:rsid w:val="009101F8"/>
    <w:rsid w:val="009102B6"/>
    <w:rsid w:val="0091073C"/>
    <w:rsid w:val="00910E61"/>
    <w:rsid w:val="00911853"/>
    <w:rsid w:val="009118F9"/>
    <w:rsid w:val="00912805"/>
    <w:rsid w:val="00912A8A"/>
    <w:rsid w:val="00914E5F"/>
    <w:rsid w:val="00914FAC"/>
    <w:rsid w:val="0091619C"/>
    <w:rsid w:val="009168CE"/>
    <w:rsid w:val="00916913"/>
    <w:rsid w:val="009169F6"/>
    <w:rsid w:val="00916B2D"/>
    <w:rsid w:val="00917193"/>
    <w:rsid w:val="00917290"/>
    <w:rsid w:val="00917AEF"/>
    <w:rsid w:val="00920292"/>
    <w:rsid w:val="0092073F"/>
    <w:rsid w:val="00920ABA"/>
    <w:rsid w:val="009215A6"/>
    <w:rsid w:val="009221BF"/>
    <w:rsid w:val="009224BB"/>
    <w:rsid w:val="00922598"/>
    <w:rsid w:val="00923661"/>
    <w:rsid w:val="00924307"/>
    <w:rsid w:val="0092449A"/>
    <w:rsid w:val="009253A7"/>
    <w:rsid w:val="00925ECF"/>
    <w:rsid w:val="00927BE6"/>
    <w:rsid w:val="00927EAE"/>
    <w:rsid w:val="00930754"/>
    <w:rsid w:val="00930A34"/>
    <w:rsid w:val="00932E79"/>
    <w:rsid w:val="0093507C"/>
    <w:rsid w:val="00935C65"/>
    <w:rsid w:val="00936E5E"/>
    <w:rsid w:val="009371FF"/>
    <w:rsid w:val="009374D4"/>
    <w:rsid w:val="00937CCE"/>
    <w:rsid w:val="009408D7"/>
    <w:rsid w:val="009409D1"/>
    <w:rsid w:val="009416F6"/>
    <w:rsid w:val="00941832"/>
    <w:rsid w:val="00942D9A"/>
    <w:rsid w:val="00942EE3"/>
    <w:rsid w:val="009434F9"/>
    <w:rsid w:val="009438DD"/>
    <w:rsid w:val="00943CF9"/>
    <w:rsid w:val="00944CCD"/>
    <w:rsid w:val="00944DBD"/>
    <w:rsid w:val="00944FA4"/>
    <w:rsid w:val="009451F9"/>
    <w:rsid w:val="0094657A"/>
    <w:rsid w:val="00946CED"/>
    <w:rsid w:val="00950139"/>
    <w:rsid w:val="00950E69"/>
    <w:rsid w:val="00951049"/>
    <w:rsid w:val="009515DE"/>
    <w:rsid w:val="00951927"/>
    <w:rsid w:val="00951EC7"/>
    <w:rsid w:val="009522D4"/>
    <w:rsid w:val="0095295B"/>
    <w:rsid w:val="00952E0D"/>
    <w:rsid w:val="009532A9"/>
    <w:rsid w:val="00953316"/>
    <w:rsid w:val="00953F62"/>
    <w:rsid w:val="009542AC"/>
    <w:rsid w:val="00954875"/>
    <w:rsid w:val="009566D5"/>
    <w:rsid w:val="00956805"/>
    <w:rsid w:val="00957121"/>
    <w:rsid w:val="00960077"/>
    <w:rsid w:val="0096044B"/>
    <w:rsid w:val="00960908"/>
    <w:rsid w:val="00961135"/>
    <w:rsid w:val="00961BD7"/>
    <w:rsid w:val="00961E40"/>
    <w:rsid w:val="00961E4F"/>
    <w:rsid w:val="00961F5E"/>
    <w:rsid w:val="0096230F"/>
    <w:rsid w:val="00962F01"/>
    <w:rsid w:val="00962FA1"/>
    <w:rsid w:val="00963C58"/>
    <w:rsid w:val="00963CBB"/>
    <w:rsid w:val="0096502A"/>
    <w:rsid w:val="009665E1"/>
    <w:rsid w:val="009666DD"/>
    <w:rsid w:val="00966965"/>
    <w:rsid w:val="009675EB"/>
    <w:rsid w:val="009677A0"/>
    <w:rsid w:val="009710E2"/>
    <w:rsid w:val="00971259"/>
    <w:rsid w:val="00971B32"/>
    <w:rsid w:val="00972B1B"/>
    <w:rsid w:val="00972F72"/>
    <w:rsid w:val="009731C6"/>
    <w:rsid w:val="0097468A"/>
    <w:rsid w:val="00974F72"/>
    <w:rsid w:val="0097534F"/>
    <w:rsid w:val="009763F6"/>
    <w:rsid w:val="009764B0"/>
    <w:rsid w:val="00976600"/>
    <w:rsid w:val="0097694C"/>
    <w:rsid w:val="00976C6B"/>
    <w:rsid w:val="009778C1"/>
    <w:rsid w:val="00977F33"/>
    <w:rsid w:val="009804AB"/>
    <w:rsid w:val="00981249"/>
    <w:rsid w:val="009812D8"/>
    <w:rsid w:val="009813E9"/>
    <w:rsid w:val="0098191C"/>
    <w:rsid w:val="009827A6"/>
    <w:rsid w:val="009828BD"/>
    <w:rsid w:val="00982D9A"/>
    <w:rsid w:val="00983348"/>
    <w:rsid w:val="00983856"/>
    <w:rsid w:val="00983C86"/>
    <w:rsid w:val="00983F77"/>
    <w:rsid w:val="00984251"/>
    <w:rsid w:val="0098633C"/>
    <w:rsid w:val="00986C38"/>
    <w:rsid w:val="00986E6D"/>
    <w:rsid w:val="00991BF3"/>
    <w:rsid w:val="00992667"/>
    <w:rsid w:val="00992BFA"/>
    <w:rsid w:val="0099477E"/>
    <w:rsid w:val="00994939"/>
    <w:rsid w:val="00995327"/>
    <w:rsid w:val="009960D0"/>
    <w:rsid w:val="009968A7"/>
    <w:rsid w:val="00996996"/>
    <w:rsid w:val="00996A19"/>
    <w:rsid w:val="00996A56"/>
    <w:rsid w:val="00996A85"/>
    <w:rsid w:val="009978DE"/>
    <w:rsid w:val="009A04BF"/>
    <w:rsid w:val="009A0A3C"/>
    <w:rsid w:val="009A0B77"/>
    <w:rsid w:val="009A0CC7"/>
    <w:rsid w:val="009A0DBF"/>
    <w:rsid w:val="009A106C"/>
    <w:rsid w:val="009A1E34"/>
    <w:rsid w:val="009A216D"/>
    <w:rsid w:val="009A24DC"/>
    <w:rsid w:val="009A2EA2"/>
    <w:rsid w:val="009A2F48"/>
    <w:rsid w:val="009A321E"/>
    <w:rsid w:val="009A3436"/>
    <w:rsid w:val="009A4BF7"/>
    <w:rsid w:val="009A5EDD"/>
    <w:rsid w:val="009A6006"/>
    <w:rsid w:val="009A7598"/>
    <w:rsid w:val="009A78AE"/>
    <w:rsid w:val="009A79C9"/>
    <w:rsid w:val="009B0835"/>
    <w:rsid w:val="009B0F4E"/>
    <w:rsid w:val="009B210C"/>
    <w:rsid w:val="009B3C85"/>
    <w:rsid w:val="009B3FE3"/>
    <w:rsid w:val="009B4775"/>
    <w:rsid w:val="009B530C"/>
    <w:rsid w:val="009B54AC"/>
    <w:rsid w:val="009B5F9A"/>
    <w:rsid w:val="009B75B2"/>
    <w:rsid w:val="009C104D"/>
    <w:rsid w:val="009C124E"/>
    <w:rsid w:val="009C193D"/>
    <w:rsid w:val="009C2457"/>
    <w:rsid w:val="009C246B"/>
    <w:rsid w:val="009C24AE"/>
    <w:rsid w:val="009C4719"/>
    <w:rsid w:val="009C506B"/>
    <w:rsid w:val="009C535E"/>
    <w:rsid w:val="009C5AFB"/>
    <w:rsid w:val="009C6590"/>
    <w:rsid w:val="009C70ED"/>
    <w:rsid w:val="009D0D7B"/>
    <w:rsid w:val="009D13DB"/>
    <w:rsid w:val="009D1624"/>
    <w:rsid w:val="009D190A"/>
    <w:rsid w:val="009D1BDF"/>
    <w:rsid w:val="009D28FC"/>
    <w:rsid w:val="009D2955"/>
    <w:rsid w:val="009D514C"/>
    <w:rsid w:val="009D54F0"/>
    <w:rsid w:val="009D58C8"/>
    <w:rsid w:val="009D6E25"/>
    <w:rsid w:val="009D6E75"/>
    <w:rsid w:val="009D7134"/>
    <w:rsid w:val="009D7D96"/>
    <w:rsid w:val="009D7E72"/>
    <w:rsid w:val="009E0B7A"/>
    <w:rsid w:val="009E0CBA"/>
    <w:rsid w:val="009E12A7"/>
    <w:rsid w:val="009E1642"/>
    <w:rsid w:val="009E176A"/>
    <w:rsid w:val="009E2EF9"/>
    <w:rsid w:val="009E3817"/>
    <w:rsid w:val="009E3E13"/>
    <w:rsid w:val="009E4006"/>
    <w:rsid w:val="009E48EB"/>
    <w:rsid w:val="009E4E5D"/>
    <w:rsid w:val="009E5652"/>
    <w:rsid w:val="009E579E"/>
    <w:rsid w:val="009F0009"/>
    <w:rsid w:val="009F042F"/>
    <w:rsid w:val="009F07EF"/>
    <w:rsid w:val="009F1843"/>
    <w:rsid w:val="009F1928"/>
    <w:rsid w:val="009F1ACD"/>
    <w:rsid w:val="009F2804"/>
    <w:rsid w:val="009F2D68"/>
    <w:rsid w:val="009F34BA"/>
    <w:rsid w:val="009F5515"/>
    <w:rsid w:val="009F59AA"/>
    <w:rsid w:val="009F7C7D"/>
    <w:rsid w:val="009F7CE1"/>
    <w:rsid w:val="00A01694"/>
    <w:rsid w:val="00A01A72"/>
    <w:rsid w:val="00A02C8E"/>
    <w:rsid w:val="00A0394D"/>
    <w:rsid w:val="00A052BD"/>
    <w:rsid w:val="00A0547B"/>
    <w:rsid w:val="00A0628B"/>
    <w:rsid w:val="00A068B5"/>
    <w:rsid w:val="00A06B7B"/>
    <w:rsid w:val="00A06D63"/>
    <w:rsid w:val="00A07ABC"/>
    <w:rsid w:val="00A1009F"/>
    <w:rsid w:val="00A103A1"/>
    <w:rsid w:val="00A12B30"/>
    <w:rsid w:val="00A1343C"/>
    <w:rsid w:val="00A138C2"/>
    <w:rsid w:val="00A13F6B"/>
    <w:rsid w:val="00A13FF4"/>
    <w:rsid w:val="00A144C1"/>
    <w:rsid w:val="00A144CA"/>
    <w:rsid w:val="00A14C0D"/>
    <w:rsid w:val="00A15709"/>
    <w:rsid w:val="00A15FEA"/>
    <w:rsid w:val="00A2019D"/>
    <w:rsid w:val="00A219B6"/>
    <w:rsid w:val="00A229E9"/>
    <w:rsid w:val="00A23356"/>
    <w:rsid w:val="00A237EC"/>
    <w:rsid w:val="00A23822"/>
    <w:rsid w:val="00A247DE"/>
    <w:rsid w:val="00A2484E"/>
    <w:rsid w:val="00A24A62"/>
    <w:rsid w:val="00A24AAC"/>
    <w:rsid w:val="00A25577"/>
    <w:rsid w:val="00A25B60"/>
    <w:rsid w:val="00A25C6F"/>
    <w:rsid w:val="00A27059"/>
    <w:rsid w:val="00A27136"/>
    <w:rsid w:val="00A27E87"/>
    <w:rsid w:val="00A316FD"/>
    <w:rsid w:val="00A31AC2"/>
    <w:rsid w:val="00A31DCD"/>
    <w:rsid w:val="00A31E34"/>
    <w:rsid w:val="00A32370"/>
    <w:rsid w:val="00A32E49"/>
    <w:rsid w:val="00A331CC"/>
    <w:rsid w:val="00A34385"/>
    <w:rsid w:val="00A3483C"/>
    <w:rsid w:val="00A34BAD"/>
    <w:rsid w:val="00A3572A"/>
    <w:rsid w:val="00A36B31"/>
    <w:rsid w:val="00A3787A"/>
    <w:rsid w:val="00A37E52"/>
    <w:rsid w:val="00A40389"/>
    <w:rsid w:val="00A404F3"/>
    <w:rsid w:val="00A40A35"/>
    <w:rsid w:val="00A41E51"/>
    <w:rsid w:val="00A41E96"/>
    <w:rsid w:val="00A420B2"/>
    <w:rsid w:val="00A42A25"/>
    <w:rsid w:val="00A440C7"/>
    <w:rsid w:val="00A4540E"/>
    <w:rsid w:val="00A46383"/>
    <w:rsid w:val="00A466A9"/>
    <w:rsid w:val="00A4674B"/>
    <w:rsid w:val="00A467B6"/>
    <w:rsid w:val="00A46CEC"/>
    <w:rsid w:val="00A47446"/>
    <w:rsid w:val="00A47713"/>
    <w:rsid w:val="00A47A23"/>
    <w:rsid w:val="00A47B50"/>
    <w:rsid w:val="00A47D39"/>
    <w:rsid w:val="00A47D70"/>
    <w:rsid w:val="00A50DDF"/>
    <w:rsid w:val="00A5118D"/>
    <w:rsid w:val="00A5152F"/>
    <w:rsid w:val="00A51D2E"/>
    <w:rsid w:val="00A51DAA"/>
    <w:rsid w:val="00A529E8"/>
    <w:rsid w:val="00A52E25"/>
    <w:rsid w:val="00A532F3"/>
    <w:rsid w:val="00A53601"/>
    <w:rsid w:val="00A5362F"/>
    <w:rsid w:val="00A54203"/>
    <w:rsid w:val="00A54405"/>
    <w:rsid w:val="00A54F45"/>
    <w:rsid w:val="00A55732"/>
    <w:rsid w:val="00A55DF8"/>
    <w:rsid w:val="00A55F58"/>
    <w:rsid w:val="00A561E9"/>
    <w:rsid w:val="00A56C49"/>
    <w:rsid w:val="00A573B7"/>
    <w:rsid w:val="00A57565"/>
    <w:rsid w:val="00A60F1A"/>
    <w:rsid w:val="00A61205"/>
    <w:rsid w:val="00A61FA6"/>
    <w:rsid w:val="00A62985"/>
    <w:rsid w:val="00A62CE5"/>
    <w:rsid w:val="00A6433A"/>
    <w:rsid w:val="00A64574"/>
    <w:rsid w:val="00A64FAE"/>
    <w:rsid w:val="00A6507E"/>
    <w:rsid w:val="00A65C8D"/>
    <w:rsid w:val="00A66258"/>
    <w:rsid w:val="00A6716F"/>
    <w:rsid w:val="00A67223"/>
    <w:rsid w:val="00A6737E"/>
    <w:rsid w:val="00A67560"/>
    <w:rsid w:val="00A70250"/>
    <w:rsid w:val="00A71B1C"/>
    <w:rsid w:val="00A7266E"/>
    <w:rsid w:val="00A75737"/>
    <w:rsid w:val="00A757FE"/>
    <w:rsid w:val="00A7612D"/>
    <w:rsid w:val="00A76EE0"/>
    <w:rsid w:val="00A770A1"/>
    <w:rsid w:val="00A7776D"/>
    <w:rsid w:val="00A81E42"/>
    <w:rsid w:val="00A81F95"/>
    <w:rsid w:val="00A83DA9"/>
    <w:rsid w:val="00A842DB"/>
    <w:rsid w:val="00A865F4"/>
    <w:rsid w:val="00A86C6E"/>
    <w:rsid w:val="00A87032"/>
    <w:rsid w:val="00A87242"/>
    <w:rsid w:val="00A8755B"/>
    <w:rsid w:val="00A87A6C"/>
    <w:rsid w:val="00A87E11"/>
    <w:rsid w:val="00A92A3A"/>
    <w:rsid w:val="00A92F56"/>
    <w:rsid w:val="00A934BE"/>
    <w:rsid w:val="00A94065"/>
    <w:rsid w:val="00A94274"/>
    <w:rsid w:val="00A95197"/>
    <w:rsid w:val="00A97275"/>
    <w:rsid w:val="00AA14ED"/>
    <w:rsid w:val="00AA1A27"/>
    <w:rsid w:val="00AA3528"/>
    <w:rsid w:val="00AA3A2E"/>
    <w:rsid w:val="00AA412F"/>
    <w:rsid w:val="00AA5302"/>
    <w:rsid w:val="00AA5856"/>
    <w:rsid w:val="00AA69D8"/>
    <w:rsid w:val="00AA749D"/>
    <w:rsid w:val="00AA789C"/>
    <w:rsid w:val="00AA7A63"/>
    <w:rsid w:val="00AA7C26"/>
    <w:rsid w:val="00AB09B1"/>
    <w:rsid w:val="00AB17CF"/>
    <w:rsid w:val="00AB2396"/>
    <w:rsid w:val="00AB379F"/>
    <w:rsid w:val="00AB5046"/>
    <w:rsid w:val="00AB52D2"/>
    <w:rsid w:val="00AB53B4"/>
    <w:rsid w:val="00AB590F"/>
    <w:rsid w:val="00AC058F"/>
    <w:rsid w:val="00AC117E"/>
    <w:rsid w:val="00AC1F0E"/>
    <w:rsid w:val="00AC2352"/>
    <w:rsid w:val="00AC2885"/>
    <w:rsid w:val="00AC2AC4"/>
    <w:rsid w:val="00AC2C38"/>
    <w:rsid w:val="00AC2DE3"/>
    <w:rsid w:val="00AC2F01"/>
    <w:rsid w:val="00AC35A2"/>
    <w:rsid w:val="00AC3E0E"/>
    <w:rsid w:val="00AC3E62"/>
    <w:rsid w:val="00AC46DF"/>
    <w:rsid w:val="00AC5264"/>
    <w:rsid w:val="00AC57B0"/>
    <w:rsid w:val="00AC760F"/>
    <w:rsid w:val="00AC7797"/>
    <w:rsid w:val="00AC785D"/>
    <w:rsid w:val="00AD07D2"/>
    <w:rsid w:val="00AD08CC"/>
    <w:rsid w:val="00AD0ED7"/>
    <w:rsid w:val="00AD1795"/>
    <w:rsid w:val="00AD1858"/>
    <w:rsid w:val="00AD2EEB"/>
    <w:rsid w:val="00AD30E8"/>
    <w:rsid w:val="00AD355B"/>
    <w:rsid w:val="00AD3A5B"/>
    <w:rsid w:val="00AD3B9E"/>
    <w:rsid w:val="00AD3D10"/>
    <w:rsid w:val="00AD43CF"/>
    <w:rsid w:val="00AD451D"/>
    <w:rsid w:val="00AD5179"/>
    <w:rsid w:val="00AD70E0"/>
    <w:rsid w:val="00AD76D2"/>
    <w:rsid w:val="00AE026A"/>
    <w:rsid w:val="00AE04D3"/>
    <w:rsid w:val="00AE07A5"/>
    <w:rsid w:val="00AE085C"/>
    <w:rsid w:val="00AE0961"/>
    <w:rsid w:val="00AE1B2E"/>
    <w:rsid w:val="00AE20DD"/>
    <w:rsid w:val="00AE369E"/>
    <w:rsid w:val="00AE37AE"/>
    <w:rsid w:val="00AE37AF"/>
    <w:rsid w:val="00AE4313"/>
    <w:rsid w:val="00AE445A"/>
    <w:rsid w:val="00AE44D3"/>
    <w:rsid w:val="00AE6463"/>
    <w:rsid w:val="00AE669B"/>
    <w:rsid w:val="00AE6A08"/>
    <w:rsid w:val="00AF0436"/>
    <w:rsid w:val="00AF05F3"/>
    <w:rsid w:val="00AF0B56"/>
    <w:rsid w:val="00AF1E42"/>
    <w:rsid w:val="00AF1F3C"/>
    <w:rsid w:val="00AF2F1E"/>
    <w:rsid w:val="00AF31F6"/>
    <w:rsid w:val="00AF3782"/>
    <w:rsid w:val="00AF3FBD"/>
    <w:rsid w:val="00AF58A1"/>
    <w:rsid w:val="00AF5E60"/>
    <w:rsid w:val="00AF5ED2"/>
    <w:rsid w:val="00AF6937"/>
    <w:rsid w:val="00AF77FC"/>
    <w:rsid w:val="00B0046A"/>
    <w:rsid w:val="00B0098E"/>
    <w:rsid w:val="00B015F4"/>
    <w:rsid w:val="00B02955"/>
    <w:rsid w:val="00B02C53"/>
    <w:rsid w:val="00B0329B"/>
    <w:rsid w:val="00B035D5"/>
    <w:rsid w:val="00B042DB"/>
    <w:rsid w:val="00B04CB9"/>
    <w:rsid w:val="00B04D1D"/>
    <w:rsid w:val="00B053BB"/>
    <w:rsid w:val="00B05CF0"/>
    <w:rsid w:val="00B07207"/>
    <w:rsid w:val="00B102E9"/>
    <w:rsid w:val="00B11CF0"/>
    <w:rsid w:val="00B122F9"/>
    <w:rsid w:val="00B12368"/>
    <w:rsid w:val="00B123B7"/>
    <w:rsid w:val="00B12E81"/>
    <w:rsid w:val="00B132AE"/>
    <w:rsid w:val="00B13806"/>
    <w:rsid w:val="00B149A6"/>
    <w:rsid w:val="00B17748"/>
    <w:rsid w:val="00B17F05"/>
    <w:rsid w:val="00B2022A"/>
    <w:rsid w:val="00B2070E"/>
    <w:rsid w:val="00B20833"/>
    <w:rsid w:val="00B21A5E"/>
    <w:rsid w:val="00B224EC"/>
    <w:rsid w:val="00B225CA"/>
    <w:rsid w:val="00B2390C"/>
    <w:rsid w:val="00B25222"/>
    <w:rsid w:val="00B25472"/>
    <w:rsid w:val="00B26C02"/>
    <w:rsid w:val="00B27043"/>
    <w:rsid w:val="00B270EB"/>
    <w:rsid w:val="00B30664"/>
    <w:rsid w:val="00B3146A"/>
    <w:rsid w:val="00B3158E"/>
    <w:rsid w:val="00B33972"/>
    <w:rsid w:val="00B33A7C"/>
    <w:rsid w:val="00B3433C"/>
    <w:rsid w:val="00B3523C"/>
    <w:rsid w:val="00B354A3"/>
    <w:rsid w:val="00B3585E"/>
    <w:rsid w:val="00B35EFC"/>
    <w:rsid w:val="00B361BD"/>
    <w:rsid w:val="00B37493"/>
    <w:rsid w:val="00B40278"/>
    <w:rsid w:val="00B41B61"/>
    <w:rsid w:val="00B41D3C"/>
    <w:rsid w:val="00B41FC3"/>
    <w:rsid w:val="00B440A7"/>
    <w:rsid w:val="00B44E65"/>
    <w:rsid w:val="00B45E5C"/>
    <w:rsid w:val="00B46EF5"/>
    <w:rsid w:val="00B5077D"/>
    <w:rsid w:val="00B51164"/>
    <w:rsid w:val="00B51468"/>
    <w:rsid w:val="00B51B7E"/>
    <w:rsid w:val="00B5270E"/>
    <w:rsid w:val="00B52968"/>
    <w:rsid w:val="00B52F3F"/>
    <w:rsid w:val="00B539F3"/>
    <w:rsid w:val="00B53DBD"/>
    <w:rsid w:val="00B5516B"/>
    <w:rsid w:val="00B554A9"/>
    <w:rsid w:val="00B5595D"/>
    <w:rsid w:val="00B55FCE"/>
    <w:rsid w:val="00B568C0"/>
    <w:rsid w:val="00B56C27"/>
    <w:rsid w:val="00B57AD5"/>
    <w:rsid w:val="00B60EF6"/>
    <w:rsid w:val="00B6176C"/>
    <w:rsid w:val="00B61A7D"/>
    <w:rsid w:val="00B62314"/>
    <w:rsid w:val="00B63D84"/>
    <w:rsid w:val="00B64721"/>
    <w:rsid w:val="00B656A1"/>
    <w:rsid w:val="00B66395"/>
    <w:rsid w:val="00B67384"/>
    <w:rsid w:val="00B70815"/>
    <w:rsid w:val="00B7089D"/>
    <w:rsid w:val="00B70934"/>
    <w:rsid w:val="00B70A7F"/>
    <w:rsid w:val="00B712DF"/>
    <w:rsid w:val="00B71C99"/>
    <w:rsid w:val="00B72EE3"/>
    <w:rsid w:val="00B73D9B"/>
    <w:rsid w:val="00B74323"/>
    <w:rsid w:val="00B76C23"/>
    <w:rsid w:val="00B77424"/>
    <w:rsid w:val="00B77FDC"/>
    <w:rsid w:val="00B81CA6"/>
    <w:rsid w:val="00B82678"/>
    <w:rsid w:val="00B8308B"/>
    <w:rsid w:val="00B831E9"/>
    <w:rsid w:val="00B83403"/>
    <w:rsid w:val="00B83BD1"/>
    <w:rsid w:val="00B84086"/>
    <w:rsid w:val="00B844BD"/>
    <w:rsid w:val="00B8521C"/>
    <w:rsid w:val="00B8560F"/>
    <w:rsid w:val="00B85F01"/>
    <w:rsid w:val="00B85FE0"/>
    <w:rsid w:val="00B862FD"/>
    <w:rsid w:val="00B86CD7"/>
    <w:rsid w:val="00B87711"/>
    <w:rsid w:val="00B90545"/>
    <w:rsid w:val="00B90809"/>
    <w:rsid w:val="00B921F3"/>
    <w:rsid w:val="00B9267A"/>
    <w:rsid w:val="00B92B14"/>
    <w:rsid w:val="00B95C9F"/>
    <w:rsid w:val="00B96231"/>
    <w:rsid w:val="00B96EF9"/>
    <w:rsid w:val="00B96FD5"/>
    <w:rsid w:val="00BA0995"/>
    <w:rsid w:val="00BA0E32"/>
    <w:rsid w:val="00BA16D0"/>
    <w:rsid w:val="00BA2319"/>
    <w:rsid w:val="00BA28D5"/>
    <w:rsid w:val="00BA348E"/>
    <w:rsid w:val="00BA5C9E"/>
    <w:rsid w:val="00BA6106"/>
    <w:rsid w:val="00BA620A"/>
    <w:rsid w:val="00BA6D4B"/>
    <w:rsid w:val="00BA7531"/>
    <w:rsid w:val="00BA78A8"/>
    <w:rsid w:val="00BB1E5D"/>
    <w:rsid w:val="00BB28A2"/>
    <w:rsid w:val="00BB3BD2"/>
    <w:rsid w:val="00BB3EE6"/>
    <w:rsid w:val="00BB48EB"/>
    <w:rsid w:val="00BB509C"/>
    <w:rsid w:val="00BB5A11"/>
    <w:rsid w:val="00BC062D"/>
    <w:rsid w:val="00BC0EF6"/>
    <w:rsid w:val="00BC13C8"/>
    <w:rsid w:val="00BC2E18"/>
    <w:rsid w:val="00BC3125"/>
    <w:rsid w:val="00BC4313"/>
    <w:rsid w:val="00BC4B15"/>
    <w:rsid w:val="00BC4DE4"/>
    <w:rsid w:val="00BC5D02"/>
    <w:rsid w:val="00BC636A"/>
    <w:rsid w:val="00BC6A49"/>
    <w:rsid w:val="00BC6C9A"/>
    <w:rsid w:val="00BC6D67"/>
    <w:rsid w:val="00BC7A5F"/>
    <w:rsid w:val="00BD062A"/>
    <w:rsid w:val="00BD10F9"/>
    <w:rsid w:val="00BD12EC"/>
    <w:rsid w:val="00BD17B7"/>
    <w:rsid w:val="00BD18C0"/>
    <w:rsid w:val="00BD376B"/>
    <w:rsid w:val="00BD3992"/>
    <w:rsid w:val="00BD3C07"/>
    <w:rsid w:val="00BD5466"/>
    <w:rsid w:val="00BD5567"/>
    <w:rsid w:val="00BD5B1F"/>
    <w:rsid w:val="00BD6022"/>
    <w:rsid w:val="00BD7257"/>
    <w:rsid w:val="00BD74CF"/>
    <w:rsid w:val="00BD7FCB"/>
    <w:rsid w:val="00BE0344"/>
    <w:rsid w:val="00BE0A2F"/>
    <w:rsid w:val="00BE1085"/>
    <w:rsid w:val="00BE11F1"/>
    <w:rsid w:val="00BE1BEE"/>
    <w:rsid w:val="00BE1FED"/>
    <w:rsid w:val="00BE208B"/>
    <w:rsid w:val="00BE2236"/>
    <w:rsid w:val="00BE2B85"/>
    <w:rsid w:val="00BE2D04"/>
    <w:rsid w:val="00BE3ABA"/>
    <w:rsid w:val="00BE3DDC"/>
    <w:rsid w:val="00BE4410"/>
    <w:rsid w:val="00BE4851"/>
    <w:rsid w:val="00BE4C11"/>
    <w:rsid w:val="00BE51ED"/>
    <w:rsid w:val="00BE58A5"/>
    <w:rsid w:val="00BE6472"/>
    <w:rsid w:val="00BE726B"/>
    <w:rsid w:val="00BE7658"/>
    <w:rsid w:val="00BF04C4"/>
    <w:rsid w:val="00BF0512"/>
    <w:rsid w:val="00BF0776"/>
    <w:rsid w:val="00BF1D88"/>
    <w:rsid w:val="00BF2364"/>
    <w:rsid w:val="00BF37FA"/>
    <w:rsid w:val="00BF3B1D"/>
    <w:rsid w:val="00BF4334"/>
    <w:rsid w:val="00BF6FB7"/>
    <w:rsid w:val="00BF77CC"/>
    <w:rsid w:val="00BF7BDD"/>
    <w:rsid w:val="00C002D7"/>
    <w:rsid w:val="00C005DE"/>
    <w:rsid w:val="00C014A7"/>
    <w:rsid w:val="00C025A7"/>
    <w:rsid w:val="00C02B01"/>
    <w:rsid w:val="00C02EA2"/>
    <w:rsid w:val="00C032DB"/>
    <w:rsid w:val="00C03584"/>
    <w:rsid w:val="00C03589"/>
    <w:rsid w:val="00C03768"/>
    <w:rsid w:val="00C03AA8"/>
    <w:rsid w:val="00C03CE1"/>
    <w:rsid w:val="00C04150"/>
    <w:rsid w:val="00C05D30"/>
    <w:rsid w:val="00C06E31"/>
    <w:rsid w:val="00C07E9E"/>
    <w:rsid w:val="00C10382"/>
    <w:rsid w:val="00C1081F"/>
    <w:rsid w:val="00C10F74"/>
    <w:rsid w:val="00C117A8"/>
    <w:rsid w:val="00C119C4"/>
    <w:rsid w:val="00C11EDF"/>
    <w:rsid w:val="00C120D1"/>
    <w:rsid w:val="00C12424"/>
    <w:rsid w:val="00C12F47"/>
    <w:rsid w:val="00C13F3A"/>
    <w:rsid w:val="00C145BF"/>
    <w:rsid w:val="00C14907"/>
    <w:rsid w:val="00C15943"/>
    <w:rsid w:val="00C16257"/>
    <w:rsid w:val="00C1691F"/>
    <w:rsid w:val="00C16D10"/>
    <w:rsid w:val="00C171C6"/>
    <w:rsid w:val="00C17AA9"/>
    <w:rsid w:val="00C17B96"/>
    <w:rsid w:val="00C2021C"/>
    <w:rsid w:val="00C2038C"/>
    <w:rsid w:val="00C206D6"/>
    <w:rsid w:val="00C20BE0"/>
    <w:rsid w:val="00C20CB2"/>
    <w:rsid w:val="00C21C12"/>
    <w:rsid w:val="00C22604"/>
    <w:rsid w:val="00C22C85"/>
    <w:rsid w:val="00C22DF2"/>
    <w:rsid w:val="00C23E73"/>
    <w:rsid w:val="00C25015"/>
    <w:rsid w:val="00C25029"/>
    <w:rsid w:val="00C259C4"/>
    <w:rsid w:val="00C26308"/>
    <w:rsid w:val="00C270CD"/>
    <w:rsid w:val="00C279C1"/>
    <w:rsid w:val="00C27AA6"/>
    <w:rsid w:val="00C3043B"/>
    <w:rsid w:val="00C30D13"/>
    <w:rsid w:val="00C311E2"/>
    <w:rsid w:val="00C316A1"/>
    <w:rsid w:val="00C31A7C"/>
    <w:rsid w:val="00C32C6F"/>
    <w:rsid w:val="00C32E7E"/>
    <w:rsid w:val="00C33056"/>
    <w:rsid w:val="00C34227"/>
    <w:rsid w:val="00C34C59"/>
    <w:rsid w:val="00C34D3F"/>
    <w:rsid w:val="00C350C7"/>
    <w:rsid w:val="00C35854"/>
    <w:rsid w:val="00C36DAD"/>
    <w:rsid w:val="00C37DA3"/>
    <w:rsid w:val="00C4010F"/>
    <w:rsid w:val="00C40FF8"/>
    <w:rsid w:val="00C4195E"/>
    <w:rsid w:val="00C41C31"/>
    <w:rsid w:val="00C42E5D"/>
    <w:rsid w:val="00C434FB"/>
    <w:rsid w:val="00C43DA9"/>
    <w:rsid w:val="00C44700"/>
    <w:rsid w:val="00C44E7C"/>
    <w:rsid w:val="00C44F52"/>
    <w:rsid w:val="00C45DCE"/>
    <w:rsid w:val="00C47BE1"/>
    <w:rsid w:val="00C50014"/>
    <w:rsid w:val="00C506DD"/>
    <w:rsid w:val="00C50848"/>
    <w:rsid w:val="00C50A7C"/>
    <w:rsid w:val="00C515A7"/>
    <w:rsid w:val="00C525E4"/>
    <w:rsid w:val="00C528D8"/>
    <w:rsid w:val="00C5360A"/>
    <w:rsid w:val="00C54086"/>
    <w:rsid w:val="00C55CB5"/>
    <w:rsid w:val="00C56094"/>
    <w:rsid w:val="00C562BF"/>
    <w:rsid w:val="00C56982"/>
    <w:rsid w:val="00C56CBA"/>
    <w:rsid w:val="00C5718A"/>
    <w:rsid w:val="00C57BDB"/>
    <w:rsid w:val="00C57F85"/>
    <w:rsid w:val="00C600CC"/>
    <w:rsid w:val="00C60967"/>
    <w:rsid w:val="00C60CC4"/>
    <w:rsid w:val="00C60DD0"/>
    <w:rsid w:val="00C61D58"/>
    <w:rsid w:val="00C643EB"/>
    <w:rsid w:val="00C65EC0"/>
    <w:rsid w:val="00C6631C"/>
    <w:rsid w:val="00C66B7E"/>
    <w:rsid w:val="00C67075"/>
    <w:rsid w:val="00C67287"/>
    <w:rsid w:val="00C67686"/>
    <w:rsid w:val="00C700EA"/>
    <w:rsid w:val="00C70D4E"/>
    <w:rsid w:val="00C7185F"/>
    <w:rsid w:val="00C71867"/>
    <w:rsid w:val="00C72B74"/>
    <w:rsid w:val="00C7357B"/>
    <w:rsid w:val="00C75035"/>
    <w:rsid w:val="00C758CD"/>
    <w:rsid w:val="00C762EB"/>
    <w:rsid w:val="00C76CF3"/>
    <w:rsid w:val="00C774EC"/>
    <w:rsid w:val="00C77599"/>
    <w:rsid w:val="00C80570"/>
    <w:rsid w:val="00C80E75"/>
    <w:rsid w:val="00C81AF6"/>
    <w:rsid w:val="00C81D59"/>
    <w:rsid w:val="00C82A53"/>
    <w:rsid w:val="00C832E1"/>
    <w:rsid w:val="00C8337D"/>
    <w:rsid w:val="00C834DA"/>
    <w:rsid w:val="00C84538"/>
    <w:rsid w:val="00C859DF"/>
    <w:rsid w:val="00C8634A"/>
    <w:rsid w:val="00C8734A"/>
    <w:rsid w:val="00C90188"/>
    <w:rsid w:val="00C904EF"/>
    <w:rsid w:val="00C9125E"/>
    <w:rsid w:val="00C9199B"/>
    <w:rsid w:val="00C91E1D"/>
    <w:rsid w:val="00C925A3"/>
    <w:rsid w:val="00C929E0"/>
    <w:rsid w:val="00C92B69"/>
    <w:rsid w:val="00C92F35"/>
    <w:rsid w:val="00C95D31"/>
    <w:rsid w:val="00C96062"/>
    <w:rsid w:val="00C968C6"/>
    <w:rsid w:val="00CA0271"/>
    <w:rsid w:val="00CA1306"/>
    <w:rsid w:val="00CA1CD4"/>
    <w:rsid w:val="00CA206C"/>
    <w:rsid w:val="00CA20E6"/>
    <w:rsid w:val="00CA215A"/>
    <w:rsid w:val="00CA2754"/>
    <w:rsid w:val="00CA3755"/>
    <w:rsid w:val="00CA4AA7"/>
    <w:rsid w:val="00CA5385"/>
    <w:rsid w:val="00CB103C"/>
    <w:rsid w:val="00CB10E8"/>
    <w:rsid w:val="00CB1284"/>
    <w:rsid w:val="00CB1D50"/>
    <w:rsid w:val="00CB261D"/>
    <w:rsid w:val="00CB2EDA"/>
    <w:rsid w:val="00CB3946"/>
    <w:rsid w:val="00CB39CA"/>
    <w:rsid w:val="00CB49C3"/>
    <w:rsid w:val="00CB4F4B"/>
    <w:rsid w:val="00CB6B1B"/>
    <w:rsid w:val="00CB6B8C"/>
    <w:rsid w:val="00CC0405"/>
    <w:rsid w:val="00CC05D6"/>
    <w:rsid w:val="00CC08E6"/>
    <w:rsid w:val="00CC1986"/>
    <w:rsid w:val="00CC2DF3"/>
    <w:rsid w:val="00CC2ED7"/>
    <w:rsid w:val="00CC430B"/>
    <w:rsid w:val="00CC46AE"/>
    <w:rsid w:val="00CC4B2A"/>
    <w:rsid w:val="00CC506E"/>
    <w:rsid w:val="00CC5213"/>
    <w:rsid w:val="00CC59E2"/>
    <w:rsid w:val="00CC7506"/>
    <w:rsid w:val="00CC7D2F"/>
    <w:rsid w:val="00CD0141"/>
    <w:rsid w:val="00CD05E1"/>
    <w:rsid w:val="00CD0EF2"/>
    <w:rsid w:val="00CD1922"/>
    <w:rsid w:val="00CD1B2C"/>
    <w:rsid w:val="00CD1E42"/>
    <w:rsid w:val="00CD2DA8"/>
    <w:rsid w:val="00CD3B09"/>
    <w:rsid w:val="00CD3CB3"/>
    <w:rsid w:val="00CD42AE"/>
    <w:rsid w:val="00CD57A8"/>
    <w:rsid w:val="00CD5C15"/>
    <w:rsid w:val="00CD6BCE"/>
    <w:rsid w:val="00CD72A7"/>
    <w:rsid w:val="00CD7C13"/>
    <w:rsid w:val="00CE0BFD"/>
    <w:rsid w:val="00CE0F0A"/>
    <w:rsid w:val="00CE14A6"/>
    <w:rsid w:val="00CE19BB"/>
    <w:rsid w:val="00CE22B5"/>
    <w:rsid w:val="00CE2734"/>
    <w:rsid w:val="00CE3363"/>
    <w:rsid w:val="00CE3A0F"/>
    <w:rsid w:val="00CE3C9F"/>
    <w:rsid w:val="00CE50AE"/>
    <w:rsid w:val="00CE56D5"/>
    <w:rsid w:val="00CE5DC2"/>
    <w:rsid w:val="00CE60D2"/>
    <w:rsid w:val="00CE620C"/>
    <w:rsid w:val="00CE719B"/>
    <w:rsid w:val="00CE76DA"/>
    <w:rsid w:val="00CE773D"/>
    <w:rsid w:val="00CE78FD"/>
    <w:rsid w:val="00CF1741"/>
    <w:rsid w:val="00CF1C49"/>
    <w:rsid w:val="00CF1F11"/>
    <w:rsid w:val="00CF275B"/>
    <w:rsid w:val="00CF322B"/>
    <w:rsid w:val="00CF4712"/>
    <w:rsid w:val="00CF48A5"/>
    <w:rsid w:val="00CF4969"/>
    <w:rsid w:val="00CF4CB3"/>
    <w:rsid w:val="00CF4F72"/>
    <w:rsid w:val="00CF64DC"/>
    <w:rsid w:val="00CF77A9"/>
    <w:rsid w:val="00D00BBF"/>
    <w:rsid w:val="00D010B8"/>
    <w:rsid w:val="00D01912"/>
    <w:rsid w:val="00D023C0"/>
    <w:rsid w:val="00D02B1A"/>
    <w:rsid w:val="00D02CF1"/>
    <w:rsid w:val="00D030AA"/>
    <w:rsid w:val="00D032B7"/>
    <w:rsid w:val="00D04643"/>
    <w:rsid w:val="00D047FC"/>
    <w:rsid w:val="00D049B3"/>
    <w:rsid w:val="00D0520E"/>
    <w:rsid w:val="00D05392"/>
    <w:rsid w:val="00D062EA"/>
    <w:rsid w:val="00D070D2"/>
    <w:rsid w:val="00D0785D"/>
    <w:rsid w:val="00D10709"/>
    <w:rsid w:val="00D10FA3"/>
    <w:rsid w:val="00D1151B"/>
    <w:rsid w:val="00D12019"/>
    <w:rsid w:val="00D12284"/>
    <w:rsid w:val="00D12738"/>
    <w:rsid w:val="00D12EB6"/>
    <w:rsid w:val="00D13287"/>
    <w:rsid w:val="00D1502F"/>
    <w:rsid w:val="00D1505D"/>
    <w:rsid w:val="00D164AC"/>
    <w:rsid w:val="00D16FCD"/>
    <w:rsid w:val="00D17AE1"/>
    <w:rsid w:val="00D20906"/>
    <w:rsid w:val="00D2153E"/>
    <w:rsid w:val="00D217AD"/>
    <w:rsid w:val="00D227C0"/>
    <w:rsid w:val="00D2314A"/>
    <w:rsid w:val="00D23182"/>
    <w:rsid w:val="00D23CF5"/>
    <w:rsid w:val="00D24019"/>
    <w:rsid w:val="00D26110"/>
    <w:rsid w:val="00D27F2A"/>
    <w:rsid w:val="00D31C9E"/>
    <w:rsid w:val="00D33503"/>
    <w:rsid w:val="00D33D67"/>
    <w:rsid w:val="00D34CA0"/>
    <w:rsid w:val="00D35295"/>
    <w:rsid w:val="00D352D8"/>
    <w:rsid w:val="00D35E6E"/>
    <w:rsid w:val="00D35ED0"/>
    <w:rsid w:val="00D36440"/>
    <w:rsid w:val="00D368BC"/>
    <w:rsid w:val="00D36ECB"/>
    <w:rsid w:val="00D37989"/>
    <w:rsid w:val="00D40DB7"/>
    <w:rsid w:val="00D40F4D"/>
    <w:rsid w:val="00D40FC2"/>
    <w:rsid w:val="00D420F9"/>
    <w:rsid w:val="00D42264"/>
    <w:rsid w:val="00D4292C"/>
    <w:rsid w:val="00D429CC"/>
    <w:rsid w:val="00D43ED4"/>
    <w:rsid w:val="00D4471D"/>
    <w:rsid w:val="00D449D7"/>
    <w:rsid w:val="00D44C5D"/>
    <w:rsid w:val="00D47175"/>
    <w:rsid w:val="00D502BD"/>
    <w:rsid w:val="00D50C41"/>
    <w:rsid w:val="00D50D60"/>
    <w:rsid w:val="00D523FD"/>
    <w:rsid w:val="00D52612"/>
    <w:rsid w:val="00D52FA8"/>
    <w:rsid w:val="00D54A52"/>
    <w:rsid w:val="00D55BBA"/>
    <w:rsid w:val="00D56264"/>
    <w:rsid w:val="00D57428"/>
    <w:rsid w:val="00D574C5"/>
    <w:rsid w:val="00D57642"/>
    <w:rsid w:val="00D578DD"/>
    <w:rsid w:val="00D5792D"/>
    <w:rsid w:val="00D5798D"/>
    <w:rsid w:val="00D57C49"/>
    <w:rsid w:val="00D57DEE"/>
    <w:rsid w:val="00D6001E"/>
    <w:rsid w:val="00D6093D"/>
    <w:rsid w:val="00D611D9"/>
    <w:rsid w:val="00D612AA"/>
    <w:rsid w:val="00D614AB"/>
    <w:rsid w:val="00D6218F"/>
    <w:rsid w:val="00D622B2"/>
    <w:rsid w:val="00D62897"/>
    <w:rsid w:val="00D62A62"/>
    <w:rsid w:val="00D63623"/>
    <w:rsid w:val="00D63682"/>
    <w:rsid w:val="00D63723"/>
    <w:rsid w:val="00D63BC5"/>
    <w:rsid w:val="00D64856"/>
    <w:rsid w:val="00D64AC8"/>
    <w:rsid w:val="00D65701"/>
    <w:rsid w:val="00D66748"/>
    <w:rsid w:val="00D72EFC"/>
    <w:rsid w:val="00D74D30"/>
    <w:rsid w:val="00D75096"/>
    <w:rsid w:val="00D762F6"/>
    <w:rsid w:val="00D77762"/>
    <w:rsid w:val="00D8034A"/>
    <w:rsid w:val="00D8053A"/>
    <w:rsid w:val="00D81412"/>
    <w:rsid w:val="00D81621"/>
    <w:rsid w:val="00D816B1"/>
    <w:rsid w:val="00D81B9C"/>
    <w:rsid w:val="00D81CBB"/>
    <w:rsid w:val="00D825BE"/>
    <w:rsid w:val="00D840E8"/>
    <w:rsid w:val="00D84971"/>
    <w:rsid w:val="00D85E0A"/>
    <w:rsid w:val="00D8706F"/>
    <w:rsid w:val="00D87491"/>
    <w:rsid w:val="00D8761D"/>
    <w:rsid w:val="00D90586"/>
    <w:rsid w:val="00D90B83"/>
    <w:rsid w:val="00D90BD5"/>
    <w:rsid w:val="00D91AF3"/>
    <w:rsid w:val="00D91DAF"/>
    <w:rsid w:val="00D931E1"/>
    <w:rsid w:val="00D934E3"/>
    <w:rsid w:val="00D93F88"/>
    <w:rsid w:val="00D946FD"/>
    <w:rsid w:val="00D94DC8"/>
    <w:rsid w:val="00D95F19"/>
    <w:rsid w:val="00D97116"/>
    <w:rsid w:val="00D973A8"/>
    <w:rsid w:val="00D9748E"/>
    <w:rsid w:val="00D97F9C"/>
    <w:rsid w:val="00DA0184"/>
    <w:rsid w:val="00DA0EFE"/>
    <w:rsid w:val="00DA101E"/>
    <w:rsid w:val="00DA2530"/>
    <w:rsid w:val="00DA2AC5"/>
    <w:rsid w:val="00DA3335"/>
    <w:rsid w:val="00DA35F2"/>
    <w:rsid w:val="00DA3F36"/>
    <w:rsid w:val="00DA404F"/>
    <w:rsid w:val="00DA4306"/>
    <w:rsid w:val="00DA457B"/>
    <w:rsid w:val="00DA509C"/>
    <w:rsid w:val="00DA526A"/>
    <w:rsid w:val="00DA5AA4"/>
    <w:rsid w:val="00DA6A47"/>
    <w:rsid w:val="00DA6BEB"/>
    <w:rsid w:val="00DA7677"/>
    <w:rsid w:val="00DA7EC5"/>
    <w:rsid w:val="00DB0B6B"/>
    <w:rsid w:val="00DB2183"/>
    <w:rsid w:val="00DB3529"/>
    <w:rsid w:val="00DB3853"/>
    <w:rsid w:val="00DB3EC7"/>
    <w:rsid w:val="00DB42A6"/>
    <w:rsid w:val="00DB4B0E"/>
    <w:rsid w:val="00DB524F"/>
    <w:rsid w:val="00DB794C"/>
    <w:rsid w:val="00DB7953"/>
    <w:rsid w:val="00DB7B1C"/>
    <w:rsid w:val="00DB7FE7"/>
    <w:rsid w:val="00DC00EB"/>
    <w:rsid w:val="00DC04FD"/>
    <w:rsid w:val="00DC0876"/>
    <w:rsid w:val="00DC0AAF"/>
    <w:rsid w:val="00DC183F"/>
    <w:rsid w:val="00DC29E3"/>
    <w:rsid w:val="00DC3969"/>
    <w:rsid w:val="00DC3FBF"/>
    <w:rsid w:val="00DC4D38"/>
    <w:rsid w:val="00DC4E23"/>
    <w:rsid w:val="00DC5E03"/>
    <w:rsid w:val="00DC68DF"/>
    <w:rsid w:val="00DC6F27"/>
    <w:rsid w:val="00DC72AE"/>
    <w:rsid w:val="00DC758B"/>
    <w:rsid w:val="00DC7DB5"/>
    <w:rsid w:val="00DD0066"/>
    <w:rsid w:val="00DD2179"/>
    <w:rsid w:val="00DD2AAB"/>
    <w:rsid w:val="00DD2F0C"/>
    <w:rsid w:val="00DD324C"/>
    <w:rsid w:val="00DD47A2"/>
    <w:rsid w:val="00DD48CE"/>
    <w:rsid w:val="00DD566F"/>
    <w:rsid w:val="00DD7EF2"/>
    <w:rsid w:val="00DE056F"/>
    <w:rsid w:val="00DE0E31"/>
    <w:rsid w:val="00DE0FD2"/>
    <w:rsid w:val="00DE18CE"/>
    <w:rsid w:val="00DE29BA"/>
    <w:rsid w:val="00DE2E0B"/>
    <w:rsid w:val="00DE3513"/>
    <w:rsid w:val="00DE3AB6"/>
    <w:rsid w:val="00DE431D"/>
    <w:rsid w:val="00DE431E"/>
    <w:rsid w:val="00DE4C8A"/>
    <w:rsid w:val="00DE4D80"/>
    <w:rsid w:val="00DE60F4"/>
    <w:rsid w:val="00DE7327"/>
    <w:rsid w:val="00DE7DE3"/>
    <w:rsid w:val="00DF1407"/>
    <w:rsid w:val="00DF1BF1"/>
    <w:rsid w:val="00DF1C03"/>
    <w:rsid w:val="00DF2B3E"/>
    <w:rsid w:val="00DF3F13"/>
    <w:rsid w:val="00DF52AD"/>
    <w:rsid w:val="00DF5446"/>
    <w:rsid w:val="00DF54FE"/>
    <w:rsid w:val="00DF57AC"/>
    <w:rsid w:val="00DF60B5"/>
    <w:rsid w:val="00DF7377"/>
    <w:rsid w:val="00DF76DD"/>
    <w:rsid w:val="00E00F1F"/>
    <w:rsid w:val="00E01CC9"/>
    <w:rsid w:val="00E02195"/>
    <w:rsid w:val="00E022D1"/>
    <w:rsid w:val="00E0407C"/>
    <w:rsid w:val="00E04178"/>
    <w:rsid w:val="00E0510D"/>
    <w:rsid w:val="00E06C2B"/>
    <w:rsid w:val="00E07582"/>
    <w:rsid w:val="00E07783"/>
    <w:rsid w:val="00E07E53"/>
    <w:rsid w:val="00E10201"/>
    <w:rsid w:val="00E102B1"/>
    <w:rsid w:val="00E11160"/>
    <w:rsid w:val="00E117CB"/>
    <w:rsid w:val="00E11A37"/>
    <w:rsid w:val="00E13FD4"/>
    <w:rsid w:val="00E14C1F"/>
    <w:rsid w:val="00E1547E"/>
    <w:rsid w:val="00E15C15"/>
    <w:rsid w:val="00E16FCF"/>
    <w:rsid w:val="00E1795E"/>
    <w:rsid w:val="00E17BB7"/>
    <w:rsid w:val="00E21B69"/>
    <w:rsid w:val="00E21BBE"/>
    <w:rsid w:val="00E21E79"/>
    <w:rsid w:val="00E235C9"/>
    <w:rsid w:val="00E23E75"/>
    <w:rsid w:val="00E23F45"/>
    <w:rsid w:val="00E24B00"/>
    <w:rsid w:val="00E24E38"/>
    <w:rsid w:val="00E251E7"/>
    <w:rsid w:val="00E251F3"/>
    <w:rsid w:val="00E26120"/>
    <w:rsid w:val="00E2695B"/>
    <w:rsid w:val="00E26DA8"/>
    <w:rsid w:val="00E275B0"/>
    <w:rsid w:val="00E307C0"/>
    <w:rsid w:val="00E30C78"/>
    <w:rsid w:val="00E32140"/>
    <w:rsid w:val="00E32E46"/>
    <w:rsid w:val="00E33BB5"/>
    <w:rsid w:val="00E34A4E"/>
    <w:rsid w:val="00E358DB"/>
    <w:rsid w:val="00E35BF8"/>
    <w:rsid w:val="00E35E8B"/>
    <w:rsid w:val="00E36702"/>
    <w:rsid w:val="00E36ABB"/>
    <w:rsid w:val="00E36B86"/>
    <w:rsid w:val="00E36B9F"/>
    <w:rsid w:val="00E371A7"/>
    <w:rsid w:val="00E37EF8"/>
    <w:rsid w:val="00E407CA"/>
    <w:rsid w:val="00E42067"/>
    <w:rsid w:val="00E420D7"/>
    <w:rsid w:val="00E429C9"/>
    <w:rsid w:val="00E43EE7"/>
    <w:rsid w:val="00E44D63"/>
    <w:rsid w:val="00E46167"/>
    <w:rsid w:val="00E465A8"/>
    <w:rsid w:val="00E46894"/>
    <w:rsid w:val="00E46C01"/>
    <w:rsid w:val="00E47972"/>
    <w:rsid w:val="00E5009F"/>
    <w:rsid w:val="00E508F6"/>
    <w:rsid w:val="00E5250A"/>
    <w:rsid w:val="00E528F7"/>
    <w:rsid w:val="00E52DBA"/>
    <w:rsid w:val="00E5342D"/>
    <w:rsid w:val="00E53886"/>
    <w:rsid w:val="00E5457D"/>
    <w:rsid w:val="00E5490B"/>
    <w:rsid w:val="00E54929"/>
    <w:rsid w:val="00E55484"/>
    <w:rsid w:val="00E60D5D"/>
    <w:rsid w:val="00E612FE"/>
    <w:rsid w:val="00E6131C"/>
    <w:rsid w:val="00E613BA"/>
    <w:rsid w:val="00E61430"/>
    <w:rsid w:val="00E61A52"/>
    <w:rsid w:val="00E61CDE"/>
    <w:rsid w:val="00E61F2B"/>
    <w:rsid w:val="00E6476B"/>
    <w:rsid w:val="00E652FA"/>
    <w:rsid w:val="00E655FE"/>
    <w:rsid w:val="00E666B1"/>
    <w:rsid w:val="00E667E2"/>
    <w:rsid w:val="00E6695D"/>
    <w:rsid w:val="00E67752"/>
    <w:rsid w:val="00E705A1"/>
    <w:rsid w:val="00E70E6C"/>
    <w:rsid w:val="00E71E58"/>
    <w:rsid w:val="00E71E78"/>
    <w:rsid w:val="00E724BE"/>
    <w:rsid w:val="00E725A6"/>
    <w:rsid w:val="00E7282B"/>
    <w:rsid w:val="00E74149"/>
    <w:rsid w:val="00E741D5"/>
    <w:rsid w:val="00E7541A"/>
    <w:rsid w:val="00E75990"/>
    <w:rsid w:val="00E75B33"/>
    <w:rsid w:val="00E762C1"/>
    <w:rsid w:val="00E766E8"/>
    <w:rsid w:val="00E77017"/>
    <w:rsid w:val="00E80341"/>
    <w:rsid w:val="00E826B5"/>
    <w:rsid w:val="00E83251"/>
    <w:rsid w:val="00E83EEB"/>
    <w:rsid w:val="00E83F2C"/>
    <w:rsid w:val="00E83F36"/>
    <w:rsid w:val="00E8433E"/>
    <w:rsid w:val="00E8458F"/>
    <w:rsid w:val="00E852B1"/>
    <w:rsid w:val="00E86EE0"/>
    <w:rsid w:val="00E87278"/>
    <w:rsid w:val="00E90631"/>
    <w:rsid w:val="00E91078"/>
    <w:rsid w:val="00E9269F"/>
    <w:rsid w:val="00E9407D"/>
    <w:rsid w:val="00E9416F"/>
    <w:rsid w:val="00E94458"/>
    <w:rsid w:val="00E94B3E"/>
    <w:rsid w:val="00E9641D"/>
    <w:rsid w:val="00E96900"/>
    <w:rsid w:val="00E969A8"/>
    <w:rsid w:val="00E97B80"/>
    <w:rsid w:val="00EA0564"/>
    <w:rsid w:val="00EA4105"/>
    <w:rsid w:val="00EA47D2"/>
    <w:rsid w:val="00EA4839"/>
    <w:rsid w:val="00EA61A5"/>
    <w:rsid w:val="00EA6470"/>
    <w:rsid w:val="00EA6713"/>
    <w:rsid w:val="00EA68AA"/>
    <w:rsid w:val="00EA6D43"/>
    <w:rsid w:val="00EA7FEC"/>
    <w:rsid w:val="00EB002F"/>
    <w:rsid w:val="00EB01DC"/>
    <w:rsid w:val="00EB0714"/>
    <w:rsid w:val="00EB0CF9"/>
    <w:rsid w:val="00EB25FB"/>
    <w:rsid w:val="00EB2952"/>
    <w:rsid w:val="00EB32F5"/>
    <w:rsid w:val="00EB3B9C"/>
    <w:rsid w:val="00EB410E"/>
    <w:rsid w:val="00EB4F1A"/>
    <w:rsid w:val="00EB5462"/>
    <w:rsid w:val="00EB5485"/>
    <w:rsid w:val="00EB58DC"/>
    <w:rsid w:val="00EB595A"/>
    <w:rsid w:val="00EB59AC"/>
    <w:rsid w:val="00EB6933"/>
    <w:rsid w:val="00EB7443"/>
    <w:rsid w:val="00EC0211"/>
    <w:rsid w:val="00EC158F"/>
    <w:rsid w:val="00EC1652"/>
    <w:rsid w:val="00EC25DE"/>
    <w:rsid w:val="00EC28BB"/>
    <w:rsid w:val="00EC2D55"/>
    <w:rsid w:val="00EC39E6"/>
    <w:rsid w:val="00EC3E98"/>
    <w:rsid w:val="00EC4607"/>
    <w:rsid w:val="00EC477E"/>
    <w:rsid w:val="00EC479E"/>
    <w:rsid w:val="00EC4D62"/>
    <w:rsid w:val="00EC5ADC"/>
    <w:rsid w:val="00EC5D98"/>
    <w:rsid w:val="00EC68B0"/>
    <w:rsid w:val="00EC6C48"/>
    <w:rsid w:val="00ED0916"/>
    <w:rsid w:val="00ED0C52"/>
    <w:rsid w:val="00ED13AF"/>
    <w:rsid w:val="00ED16E3"/>
    <w:rsid w:val="00ED2B42"/>
    <w:rsid w:val="00ED3440"/>
    <w:rsid w:val="00ED35FA"/>
    <w:rsid w:val="00ED4625"/>
    <w:rsid w:val="00ED611D"/>
    <w:rsid w:val="00ED6BA2"/>
    <w:rsid w:val="00ED708E"/>
    <w:rsid w:val="00ED733E"/>
    <w:rsid w:val="00ED7E17"/>
    <w:rsid w:val="00EE04DA"/>
    <w:rsid w:val="00EE0575"/>
    <w:rsid w:val="00EE0EC4"/>
    <w:rsid w:val="00EE0ED9"/>
    <w:rsid w:val="00EE158C"/>
    <w:rsid w:val="00EE1C24"/>
    <w:rsid w:val="00EE2F0D"/>
    <w:rsid w:val="00EE3444"/>
    <w:rsid w:val="00EE3680"/>
    <w:rsid w:val="00EE381B"/>
    <w:rsid w:val="00EE3CA1"/>
    <w:rsid w:val="00EE46B5"/>
    <w:rsid w:val="00EE5833"/>
    <w:rsid w:val="00EE6423"/>
    <w:rsid w:val="00EE7F49"/>
    <w:rsid w:val="00EF048D"/>
    <w:rsid w:val="00EF04BD"/>
    <w:rsid w:val="00EF061F"/>
    <w:rsid w:val="00EF212F"/>
    <w:rsid w:val="00EF2ECF"/>
    <w:rsid w:val="00EF3096"/>
    <w:rsid w:val="00EF360C"/>
    <w:rsid w:val="00EF366A"/>
    <w:rsid w:val="00EF3BDC"/>
    <w:rsid w:val="00EF3FC7"/>
    <w:rsid w:val="00EF59CC"/>
    <w:rsid w:val="00EF636C"/>
    <w:rsid w:val="00F01EE6"/>
    <w:rsid w:val="00F03049"/>
    <w:rsid w:val="00F03C49"/>
    <w:rsid w:val="00F03DB1"/>
    <w:rsid w:val="00F0450C"/>
    <w:rsid w:val="00F0512B"/>
    <w:rsid w:val="00F05313"/>
    <w:rsid w:val="00F076BA"/>
    <w:rsid w:val="00F07715"/>
    <w:rsid w:val="00F07B8F"/>
    <w:rsid w:val="00F1215C"/>
    <w:rsid w:val="00F1264A"/>
    <w:rsid w:val="00F127CB"/>
    <w:rsid w:val="00F12D20"/>
    <w:rsid w:val="00F13C9C"/>
    <w:rsid w:val="00F144C8"/>
    <w:rsid w:val="00F147BA"/>
    <w:rsid w:val="00F14AA0"/>
    <w:rsid w:val="00F16B8D"/>
    <w:rsid w:val="00F20049"/>
    <w:rsid w:val="00F20E87"/>
    <w:rsid w:val="00F2224D"/>
    <w:rsid w:val="00F227E5"/>
    <w:rsid w:val="00F22B15"/>
    <w:rsid w:val="00F22FC5"/>
    <w:rsid w:val="00F23BB6"/>
    <w:rsid w:val="00F24085"/>
    <w:rsid w:val="00F24615"/>
    <w:rsid w:val="00F26132"/>
    <w:rsid w:val="00F269DF"/>
    <w:rsid w:val="00F269E5"/>
    <w:rsid w:val="00F26B76"/>
    <w:rsid w:val="00F27ABF"/>
    <w:rsid w:val="00F27DF4"/>
    <w:rsid w:val="00F3008C"/>
    <w:rsid w:val="00F31A92"/>
    <w:rsid w:val="00F3233C"/>
    <w:rsid w:val="00F336F0"/>
    <w:rsid w:val="00F33D2B"/>
    <w:rsid w:val="00F3407B"/>
    <w:rsid w:val="00F350ED"/>
    <w:rsid w:val="00F352EC"/>
    <w:rsid w:val="00F35BF0"/>
    <w:rsid w:val="00F35E55"/>
    <w:rsid w:val="00F36CAD"/>
    <w:rsid w:val="00F40198"/>
    <w:rsid w:val="00F4092D"/>
    <w:rsid w:val="00F4095D"/>
    <w:rsid w:val="00F40F32"/>
    <w:rsid w:val="00F41A28"/>
    <w:rsid w:val="00F41FBB"/>
    <w:rsid w:val="00F42AC2"/>
    <w:rsid w:val="00F43C7C"/>
    <w:rsid w:val="00F46228"/>
    <w:rsid w:val="00F4718E"/>
    <w:rsid w:val="00F477F5"/>
    <w:rsid w:val="00F50188"/>
    <w:rsid w:val="00F50557"/>
    <w:rsid w:val="00F51B1F"/>
    <w:rsid w:val="00F51D9F"/>
    <w:rsid w:val="00F51DA6"/>
    <w:rsid w:val="00F53123"/>
    <w:rsid w:val="00F53684"/>
    <w:rsid w:val="00F53B98"/>
    <w:rsid w:val="00F54ABA"/>
    <w:rsid w:val="00F551B5"/>
    <w:rsid w:val="00F5532D"/>
    <w:rsid w:val="00F5584D"/>
    <w:rsid w:val="00F56B71"/>
    <w:rsid w:val="00F6065A"/>
    <w:rsid w:val="00F618B9"/>
    <w:rsid w:val="00F624B6"/>
    <w:rsid w:val="00F62E46"/>
    <w:rsid w:val="00F631A9"/>
    <w:rsid w:val="00F632EF"/>
    <w:rsid w:val="00F633C0"/>
    <w:rsid w:val="00F6364E"/>
    <w:rsid w:val="00F63B81"/>
    <w:rsid w:val="00F646EC"/>
    <w:rsid w:val="00F6642A"/>
    <w:rsid w:val="00F6669F"/>
    <w:rsid w:val="00F667B8"/>
    <w:rsid w:val="00F6779E"/>
    <w:rsid w:val="00F70596"/>
    <w:rsid w:val="00F708B0"/>
    <w:rsid w:val="00F70999"/>
    <w:rsid w:val="00F70C17"/>
    <w:rsid w:val="00F712D2"/>
    <w:rsid w:val="00F7176D"/>
    <w:rsid w:val="00F71AD6"/>
    <w:rsid w:val="00F72DB9"/>
    <w:rsid w:val="00F731F7"/>
    <w:rsid w:val="00F73452"/>
    <w:rsid w:val="00F735B4"/>
    <w:rsid w:val="00F740F6"/>
    <w:rsid w:val="00F74730"/>
    <w:rsid w:val="00F74D1A"/>
    <w:rsid w:val="00F7573E"/>
    <w:rsid w:val="00F75804"/>
    <w:rsid w:val="00F764F4"/>
    <w:rsid w:val="00F76812"/>
    <w:rsid w:val="00F76AAC"/>
    <w:rsid w:val="00F77340"/>
    <w:rsid w:val="00F80279"/>
    <w:rsid w:val="00F80287"/>
    <w:rsid w:val="00F80469"/>
    <w:rsid w:val="00F838F5"/>
    <w:rsid w:val="00F842C1"/>
    <w:rsid w:val="00F844F0"/>
    <w:rsid w:val="00F84F9E"/>
    <w:rsid w:val="00F868A7"/>
    <w:rsid w:val="00F878ED"/>
    <w:rsid w:val="00F900FA"/>
    <w:rsid w:val="00F913DC"/>
    <w:rsid w:val="00F91D46"/>
    <w:rsid w:val="00F92EDD"/>
    <w:rsid w:val="00F94609"/>
    <w:rsid w:val="00F9461D"/>
    <w:rsid w:val="00F94D2A"/>
    <w:rsid w:val="00F95291"/>
    <w:rsid w:val="00F956D5"/>
    <w:rsid w:val="00F9576D"/>
    <w:rsid w:val="00F95F1B"/>
    <w:rsid w:val="00F969E3"/>
    <w:rsid w:val="00F972DA"/>
    <w:rsid w:val="00F97502"/>
    <w:rsid w:val="00F97A10"/>
    <w:rsid w:val="00F97BA2"/>
    <w:rsid w:val="00F97E0F"/>
    <w:rsid w:val="00F97F97"/>
    <w:rsid w:val="00FA0073"/>
    <w:rsid w:val="00FA0150"/>
    <w:rsid w:val="00FA01C9"/>
    <w:rsid w:val="00FA071B"/>
    <w:rsid w:val="00FA0D0E"/>
    <w:rsid w:val="00FA1260"/>
    <w:rsid w:val="00FA144F"/>
    <w:rsid w:val="00FA5E0A"/>
    <w:rsid w:val="00FA6119"/>
    <w:rsid w:val="00FA630A"/>
    <w:rsid w:val="00FA6B3A"/>
    <w:rsid w:val="00FA7B62"/>
    <w:rsid w:val="00FA7D46"/>
    <w:rsid w:val="00FB03C4"/>
    <w:rsid w:val="00FB0A3B"/>
    <w:rsid w:val="00FB0A74"/>
    <w:rsid w:val="00FB1336"/>
    <w:rsid w:val="00FB1B80"/>
    <w:rsid w:val="00FB2175"/>
    <w:rsid w:val="00FB3359"/>
    <w:rsid w:val="00FB34CC"/>
    <w:rsid w:val="00FB3767"/>
    <w:rsid w:val="00FB452B"/>
    <w:rsid w:val="00FB4921"/>
    <w:rsid w:val="00FB51D0"/>
    <w:rsid w:val="00FB7A6F"/>
    <w:rsid w:val="00FC0E9C"/>
    <w:rsid w:val="00FC169C"/>
    <w:rsid w:val="00FC19C3"/>
    <w:rsid w:val="00FC19DA"/>
    <w:rsid w:val="00FC1C47"/>
    <w:rsid w:val="00FC1DB8"/>
    <w:rsid w:val="00FC27CD"/>
    <w:rsid w:val="00FC3280"/>
    <w:rsid w:val="00FC3842"/>
    <w:rsid w:val="00FC45C2"/>
    <w:rsid w:val="00FC47CE"/>
    <w:rsid w:val="00FC58F4"/>
    <w:rsid w:val="00FC5DA5"/>
    <w:rsid w:val="00FC661D"/>
    <w:rsid w:val="00FC6F95"/>
    <w:rsid w:val="00FC7070"/>
    <w:rsid w:val="00FC7F3A"/>
    <w:rsid w:val="00FD079D"/>
    <w:rsid w:val="00FD0B34"/>
    <w:rsid w:val="00FD1176"/>
    <w:rsid w:val="00FD183C"/>
    <w:rsid w:val="00FD2112"/>
    <w:rsid w:val="00FD2568"/>
    <w:rsid w:val="00FD3648"/>
    <w:rsid w:val="00FD3B9C"/>
    <w:rsid w:val="00FD4BFB"/>
    <w:rsid w:val="00FD4DF3"/>
    <w:rsid w:val="00FD522D"/>
    <w:rsid w:val="00FD56C2"/>
    <w:rsid w:val="00FD5818"/>
    <w:rsid w:val="00FD5AAB"/>
    <w:rsid w:val="00FD64DB"/>
    <w:rsid w:val="00FD75CD"/>
    <w:rsid w:val="00FD7846"/>
    <w:rsid w:val="00FE1197"/>
    <w:rsid w:val="00FE1230"/>
    <w:rsid w:val="00FE1447"/>
    <w:rsid w:val="00FE1DC9"/>
    <w:rsid w:val="00FE219C"/>
    <w:rsid w:val="00FE21BD"/>
    <w:rsid w:val="00FE2294"/>
    <w:rsid w:val="00FE248F"/>
    <w:rsid w:val="00FE24DD"/>
    <w:rsid w:val="00FE2A89"/>
    <w:rsid w:val="00FE30D6"/>
    <w:rsid w:val="00FE329B"/>
    <w:rsid w:val="00FE3A92"/>
    <w:rsid w:val="00FE459B"/>
    <w:rsid w:val="00FE4B94"/>
    <w:rsid w:val="00FE4C5E"/>
    <w:rsid w:val="00FE5621"/>
    <w:rsid w:val="00FE5746"/>
    <w:rsid w:val="00FE6C85"/>
    <w:rsid w:val="00FF01F4"/>
    <w:rsid w:val="00FF0248"/>
    <w:rsid w:val="00FF0BB4"/>
    <w:rsid w:val="00FF13FA"/>
    <w:rsid w:val="00FF1EAA"/>
    <w:rsid w:val="00FF39DB"/>
    <w:rsid w:val="00FF428B"/>
    <w:rsid w:val="00FF4390"/>
    <w:rsid w:val="00FF4E95"/>
    <w:rsid w:val="00FF617D"/>
    <w:rsid w:val="00FF6824"/>
    <w:rsid w:val="00FF6ED0"/>
    <w:rsid w:val="00FF7D2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689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ind w:firstLine="51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2EDA"/>
    <w:rPr>
      <w:rFonts w:ascii="Calibri" w:eastAsia="Calibri" w:hAnsi="Calibri" w:cs="Times New Roman"/>
    </w:rPr>
  </w:style>
  <w:style w:type="paragraph" w:styleId="1">
    <w:name w:val="heading 1"/>
    <w:aliases w:val="Заголовок 1 Знак Знак,Заголовок 1 Знак Знак Знак"/>
    <w:basedOn w:val="a0"/>
    <w:next w:val="a0"/>
    <w:link w:val="10"/>
    <w:uiPriority w:val="9"/>
    <w:qFormat/>
    <w:rsid w:val="00B6176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D10FA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unhideWhenUsed/>
    <w:qFormat/>
    <w:rsid w:val="00D10FA3"/>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0"/>
    <w:next w:val="a0"/>
    <w:link w:val="50"/>
    <w:uiPriority w:val="9"/>
    <w:semiHidden/>
    <w:unhideWhenUsed/>
    <w:qFormat/>
    <w:rsid w:val="00F53684"/>
    <w:pPr>
      <w:keepNext/>
      <w:keepLines/>
      <w:spacing w:before="200"/>
      <w:outlineLvl w:val="4"/>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uiPriority w:val="9"/>
    <w:rsid w:val="00B6176C"/>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1"/>
    <w:link w:val="2"/>
    <w:uiPriority w:val="9"/>
    <w:rsid w:val="00D10FA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1"/>
    <w:link w:val="3"/>
    <w:uiPriority w:val="9"/>
    <w:rsid w:val="00D10FA3"/>
    <w:rPr>
      <w:rFonts w:asciiTheme="majorHAnsi" w:eastAsiaTheme="majorEastAsia" w:hAnsiTheme="majorHAnsi" w:cstheme="majorBidi"/>
      <w:b/>
      <w:bCs/>
      <w:color w:val="4F81BD" w:themeColor="accent1"/>
    </w:rPr>
  </w:style>
  <w:style w:type="paragraph" w:styleId="a4">
    <w:name w:val="header"/>
    <w:basedOn w:val="a0"/>
    <w:link w:val="a5"/>
    <w:unhideWhenUsed/>
    <w:rsid w:val="00B6176C"/>
    <w:pPr>
      <w:tabs>
        <w:tab w:val="center" w:pos="4677"/>
        <w:tab w:val="right" w:pos="9355"/>
      </w:tabs>
      <w:spacing w:line="240" w:lineRule="auto"/>
    </w:pPr>
  </w:style>
  <w:style w:type="character" w:customStyle="1" w:styleId="a5">
    <w:name w:val="Верхний колонтитул Знак"/>
    <w:basedOn w:val="a1"/>
    <w:link w:val="a4"/>
    <w:uiPriority w:val="99"/>
    <w:rsid w:val="00B6176C"/>
    <w:rPr>
      <w:rFonts w:ascii="Calibri" w:eastAsia="Calibri" w:hAnsi="Calibri" w:cs="Times New Roman"/>
    </w:rPr>
  </w:style>
  <w:style w:type="paragraph" w:styleId="a6">
    <w:name w:val="footer"/>
    <w:basedOn w:val="a0"/>
    <w:link w:val="a7"/>
    <w:uiPriority w:val="99"/>
    <w:unhideWhenUsed/>
    <w:rsid w:val="00B6176C"/>
    <w:pPr>
      <w:tabs>
        <w:tab w:val="center" w:pos="4677"/>
        <w:tab w:val="right" w:pos="9355"/>
      </w:tabs>
      <w:spacing w:line="240" w:lineRule="auto"/>
    </w:pPr>
  </w:style>
  <w:style w:type="character" w:customStyle="1" w:styleId="a7">
    <w:name w:val="Нижний колонтитул Знак"/>
    <w:basedOn w:val="a1"/>
    <w:link w:val="a6"/>
    <w:uiPriority w:val="99"/>
    <w:rsid w:val="00B6176C"/>
    <w:rPr>
      <w:rFonts w:ascii="Calibri" w:eastAsia="Calibri" w:hAnsi="Calibri" w:cs="Times New Roman"/>
    </w:rPr>
  </w:style>
  <w:style w:type="paragraph" w:styleId="a8">
    <w:name w:val="Balloon Text"/>
    <w:basedOn w:val="a0"/>
    <w:link w:val="a9"/>
    <w:semiHidden/>
    <w:unhideWhenUsed/>
    <w:rsid w:val="00B6176C"/>
    <w:pPr>
      <w:spacing w:line="240" w:lineRule="auto"/>
    </w:pPr>
    <w:rPr>
      <w:rFonts w:ascii="Tahoma" w:hAnsi="Tahoma" w:cs="Tahoma"/>
      <w:sz w:val="16"/>
      <w:szCs w:val="16"/>
    </w:rPr>
  </w:style>
  <w:style w:type="character" w:customStyle="1" w:styleId="a9">
    <w:name w:val="Текст выноски Знак"/>
    <w:basedOn w:val="a1"/>
    <w:link w:val="a8"/>
    <w:uiPriority w:val="99"/>
    <w:semiHidden/>
    <w:rsid w:val="00B6176C"/>
    <w:rPr>
      <w:rFonts w:ascii="Tahoma" w:eastAsia="Calibri" w:hAnsi="Tahoma" w:cs="Tahoma"/>
      <w:sz w:val="16"/>
      <w:szCs w:val="16"/>
    </w:rPr>
  </w:style>
  <w:style w:type="paragraph" w:styleId="aa">
    <w:name w:val="TOC Heading"/>
    <w:basedOn w:val="1"/>
    <w:next w:val="a0"/>
    <w:uiPriority w:val="39"/>
    <w:qFormat/>
    <w:rsid w:val="00B6176C"/>
    <w:pPr>
      <w:outlineLvl w:val="9"/>
    </w:pPr>
    <w:rPr>
      <w:rFonts w:ascii="Cambria" w:eastAsia="Times New Roman" w:hAnsi="Cambria" w:cs="Times New Roman"/>
      <w:color w:val="365F91"/>
    </w:rPr>
  </w:style>
  <w:style w:type="paragraph" w:styleId="21">
    <w:name w:val="toc 2"/>
    <w:basedOn w:val="a0"/>
    <w:next w:val="a0"/>
    <w:autoRedefine/>
    <w:uiPriority w:val="39"/>
    <w:qFormat/>
    <w:rsid w:val="009A0CC7"/>
    <w:pPr>
      <w:tabs>
        <w:tab w:val="right" w:leader="dot" w:pos="10065"/>
      </w:tabs>
      <w:ind w:right="-1" w:firstLine="0"/>
      <w:outlineLvl w:val="1"/>
    </w:pPr>
    <w:rPr>
      <w:rFonts w:ascii="Times New Roman" w:hAnsi="Times New Roman"/>
      <w:bCs/>
      <w:smallCaps/>
      <w:noProof/>
      <w:color w:val="000000" w:themeColor="text1"/>
      <w:sz w:val="26"/>
      <w:szCs w:val="26"/>
    </w:rPr>
  </w:style>
  <w:style w:type="paragraph" w:styleId="11">
    <w:name w:val="toc 1"/>
    <w:basedOn w:val="a0"/>
    <w:next w:val="a0"/>
    <w:autoRedefine/>
    <w:uiPriority w:val="39"/>
    <w:qFormat/>
    <w:rsid w:val="00CE3C9F"/>
    <w:pPr>
      <w:tabs>
        <w:tab w:val="right" w:leader="dot" w:pos="10065"/>
      </w:tabs>
      <w:spacing w:before="360" w:after="360"/>
      <w:ind w:right="142" w:firstLine="0"/>
      <w:outlineLvl w:val="2"/>
    </w:pPr>
    <w:rPr>
      <w:rFonts w:ascii="Times New Roman" w:hAnsi="Times New Roman"/>
      <w:bCs/>
      <w:caps/>
      <w:noProof/>
      <w:color w:val="000000" w:themeColor="text1"/>
      <w:sz w:val="18"/>
      <w:szCs w:val="18"/>
    </w:rPr>
  </w:style>
  <w:style w:type="paragraph" w:styleId="31">
    <w:name w:val="toc 3"/>
    <w:basedOn w:val="a0"/>
    <w:next w:val="a0"/>
    <w:autoRedefine/>
    <w:uiPriority w:val="39"/>
    <w:qFormat/>
    <w:rsid w:val="002F7BC9"/>
    <w:pPr>
      <w:tabs>
        <w:tab w:val="right" w:leader="dot" w:pos="10196"/>
      </w:tabs>
    </w:pPr>
    <w:rPr>
      <w:rFonts w:ascii="Times New Roman" w:hAnsi="Times New Roman"/>
      <w:smallCaps/>
      <w:noProof/>
      <w:sz w:val="18"/>
      <w:szCs w:val="18"/>
    </w:rPr>
  </w:style>
  <w:style w:type="character" w:styleId="ab">
    <w:name w:val="Hyperlink"/>
    <w:basedOn w:val="a1"/>
    <w:uiPriority w:val="99"/>
    <w:unhideWhenUsed/>
    <w:rsid w:val="00B6176C"/>
    <w:rPr>
      <w:color w:val="0000FF" w:themeColor="hyperlink"/>
      <w:u w:val="single"/>
    </w:rPr>
  </w:style>
  <w:style w:type="paragraph" w:customStyle="1" w:styleId="ConsPlusNormal">
    <w:name w:val="ConsPlusNormal"/>
    <w:uiPriority w:val="99"/>
    <w:rsid w:val="00314F73"/>
    <w:pPr>
      <w:widowControl w:val="0"/>
      <w:suppressAutoHyphens/>
      <w:autoSpaceDE w:val="0"/>
      <w:spacing w:line="240" w:lineRule="auto"/>
      <w:ind w:firstLine="720"/>
    </w:pPr>
    <w:rPr>
      <w:rFonts w:ascii="Arial" w:eastAsia="Calibri" w:hAnsi="Arial" w:cs="Arial"/>
      <w:sz w:val="20"/>
      <w:szCs w:val="20"/>
      <w:lang w:eastAsia="ar-SA"/>
    </w:rPr>
  </w:style>
  <w:style w:type="paragraph" w:customStyle="1" w:styleId="ac">
    <w:name w:val="ГлЗаголовок"/>
    <w:basedOn w:val="a0"/>
    <w:link w:val="ad"/>
    <w:qFormat/>
    <w:rsid w:val="002B7325"/>
    <w:pPr>
      <w:autoSpaceDE w:val="0"/>
      <w:autoSpaceDN w:val="0"/>
      <w:adjustRightInd w:val="0"/>
      <w:ind w:firstLine="709"/>
      <w:jc w:val="center"/>
      <w:outlineLvl w:val="0"/>
    </w:pPr>
    <w:rPr>
      <w:rFonts w:asciiTheme="minorHAnsi" w:hAnsiTheme="minorHAnsi"/>
      <w:b/>
      <w:sz w:val="28"/>
      <w:szCs w:val="28"/>
    </w:rPr>
  </w:style>
  <w:style w:type="character" w:customStyle="1" w:styleId="ad">
    <w:name w:val="ГлЗаголовок Знак"/>
    <w:basedOn w:val="a1"/>
    <w:link w:val="ac"/>
    <w:rsid w:val="002B7325"/>
    <w:rPr>
      <w:rFonts w:eastAsia="Calibri" w:cs="Times New Roman"/>
      <w:b/>
      <w:sz w:val="28"/>
      <w:szCs w:val="28"/>
    </w:rPr>
  </w:style>
  <w:style w:type="paragraph" w:styleId="4">
    <w:name w:val="toc 4"/>
    <w:basedOn w:val="a0"/>
    <w:next w:val="a0"/>
    <w:autoRedefine/>
    <w:uiPriority w:val="39"/>
    <w:unhideWhenUsed/>
    <w:rsid w:val="00314F73"/>
    <w:rPr>
      <w:rFonts w:asciiTheme="minorHAnsi" w:hAnsiTheme="minorHAnsi"/>
    </w:rPr>
  </w:style>
  <w:style w:type="paragraph" w:styleId="51">
    <w:name w:val="toc 5"/>
    <w:basedOn w:val="a0"/>
    <w:next w:val="a0"/>
    <w:autoRedefine/>
    <w:uiPriority w:val="39"/>
    <w:unhideWhenUsed/>
    <w:rsid w:val="00314F73"/>
    <w:rPr>
      <w:rFonts w:asciiTheme="minorHAnsi" w:hAnsiTheme="minorHAnsi"/>
    </w:rPr>
  </w:style>
  <w:style w:type="paragraph" w:styleId="6">
    <w:name w:val="toc 6"/>
    <w:basedOn w:val="a0"/>
    <w:next w:val="a0"/>
    <w:autoRedefine/>
    <w:uiPriority w:val="39"/>
    <w:unhideWhenUsed/>
    <w:rsid w:val="00314F73"/>
    <w:rPr>
      <w:rFonts w:asciiTheme="minorHAnsi" w:hAnsiTheme="minorHAnsi"/>
    </w:rPr>
  </w:style>
  <w:style w:type="paragraph" w:styleId="7">
    <w:name w:val="toc 7"/>
    <w:basedOn w:val="a0"/>
    <w:next w:val="a0"/>
    <w:autoRedefine/>
    <w:uiPriority w:val="39"/>
    <w:unhideWhenUsed/>
    <w:rsid w:val="00314F73"/>
    <w:rPr>
      <w:rFonts w:asciiTheme="minorHAnsi" w:hAnsiTheme="minorHAnsi"/>
    </w:rPr>
  </w:style>
  <w:style w:type="paragraph" w:styleId="8">
    <w:name w:val="toc 8"/>
    <w:basedOn w:val="a0"/>
    <w:next w:val="a0"/>
    <w:autoRedefine/>
    <w:uiPriority w:val="39"/>
    <w:unhideWhenUsed/>
    <w:rsid w:val="00314F73"/>
    <w:rPr>
      <w:rFonts w:asciiTheme="minorHAnsi" w:hAnsiTheme="minorHAnsi"/>
    </w:rPr>
  </w:style>
  <w:style w:type="paragraph" w:styleId="9">
    <w:name w:val="toc 9"/>
    <w:basedOn w:val="a0"/>
    <w:next w:val="a0"/>
    <w:autoRedefine/>
    <w:uiPriority w:val="39"/>
    <w:unhideWhenUsed/>
    <w:rsid w:val="00314F73"/>
    <w:rPr>
      <w:rFonts w:asciiTheme="minorHAnsi" w:hAnsiTheme="minorHAnsi"/>
    </w:rPr>
  </w:style>
  <w:style w:type="paragraph" w:customStyle="1" w:styleId="12">
    <w:name w:val="Стиль1"/>
    <w:basedOn w:val="ac"/>
    <w:link w:val="13"/>
    <w:qFormat/>
    <w:rsid w:val="00090D13"/>
  </w:style>
  <w:style w:type="character" w:customStyle="1" w:styleId="13">
    <w:name w:val="Стиль1 Знак"/>
    <w:basedOn w:val="ad"/>
    <w:link w:val="12"/>
    <w:rsid w:val="00090D13"/>
  </w:style>
  <w:style w:type="paragraph" w:customStyle="1" w:styleId="14">
    <w:name w:val="Подзаголовок1"/>
    <w:basedOn w:val="ae"/>
    <w:link w:val="15"/>
    <w:qFormat/>
    <w:rsid w:val="0007554B"/>
    <w:pPr>
      <w:ind w:left="1141" w:hanging="432"/>
      <w:jc w:val="center"/>
    </w:pPr>
    <w:rPr>
      <w:rFonts w:ascii="Times New Roman" w:hAnsi="Times New Roman"/>
      <w:b/>
      <w:sz w:val="28"/>
      <w:szCs w:val="28"/>
    </w:rPr>
  </w:style>
  <w:style w:type="paragraph" w:styleId="ae">
    <w:name w:val="List Paragraph"/>
    <w:basedOn w:val="a0"/>
    <w:link w:val="af"/>
    <w:uiPriority w:val="99"/>
    <w:qFormat/>
    <w:rsid w:val="0007554B"/>
    <w:pPr>
      <w:ind w:left="720"/>
      <w:contextualSpacing/>
    </w:pPr>
  </w:style>
  <w:style w:type="character" w:customStyle="1" w:styleId="af">
    <w:name w:val="Абзац списка Знак"/>
    <w:basedOn w:val="a1"/>
    <w:link w:val="ae"/>
    <w:uiPriority w:val="99"/>
    <w:rsid w:val="00D10FA3"/>
    <w:rPr>
      <w:rFonts w:ascii="Calibri" w:eastAsia="Calibri" w:hAnsi="Calibri" w:cs="Times New Roman"/>
    </w:rPr>
  </w:style>
  <w:style w:type="character" w:customStyle="1" w:styleId="15">
    <w:name w:val="Подзаголовок1 Знак"/>
    <w:basedOn w:val="a1"/>
    <w:link w:val="14"/>
    <w:rsid w:val="0007554B"/>
    <w:rPr>
      <w:rFonts w:ascii="Times New Roman" w:eastAsia="Calibri" w:hAnsi="Times New Roman" w:cs="Times New Roman"/>
      <w:b/>
      <w:sz w:val="28"/>
      <w:szCs w:val="28"/>
    </w:rPr>
  </w:style>
  <w:style w:type="paragraph" w:customStyle="1" w:styleId="af0">
    <w:name w:val="Подподзаголовок"/>
    <w:basedOn w:val="ae"/>
    <w:link w:val="af1"/>
    <w:qFormat/>
    <w:rsid w:val="0007554B"/>
    <w:pPr>
      <w:ind w:left="1214" w:hanging="504"/>
    </w:pPr>
    <w:rPr>
      <w:rFonts w:ascii="Times New Roman" w:hAnsi="Times New Roman"/>
      <w:b/>
      <w:i/>
      <w:sz w:val="28"/>
      <w:szCs w:val="28"/>
    </w:rPr>
  </w:style>
  <w:style w:type="character" w:customStyle="1" w:styleId="af1">
    <w:name w:val="Подподзаголовок Знак"/>
    <w:basedOn w:val="af"/>
    <w:link w:val="af0"/>
    <w:rsid w:val="00D10FA3"/>
    <w:rPr>
      <w:rFonts w:ascii="Times New Roman" w:hAnsi="Times New Roman"/>
      <w:b/>
      <w:i/>
      <w:sz w:val="28"/>
      <w:szCs w:val="28"/>
    </w:rPr>
  </w:style>
  <w:style w:type="paragraph" w:styleId="af2">
    <w:name w:val="Normal (Web)"/>
    <w:basedOn w:val="a0"/>
    <w:uiPriority w:val="99"/>
    <w:unhideWhenUsed/>
    <w:rsid w:val="0007554B"/>
    <w:pPr>
      <w:spacing w:before="100" w:beforeAutospacing="1" w:after="119" w:line="240" w:lineRule="auto"/>
    </w:pPr>
    <w:rPr>
      <w:rFonts w:ascii="Times New Roman" w:eastAsia="Times New Roman" w:hAnsi="Times New Roman"/>
      <w:sz w:val="24"/>
      <w:szCs w:val="24"/>
      <w:lang w:eastAsia="ru-RU"/>
    </w:rPr>
  </w:style>
  <w:style w:type="paragraph" w:styleId="af3">
    <w:name w:val="Body Text Indent"/>
    <w:basedOn w:val="a0"/>
    <w:link w:val="af4"/>
    <w:rsid w:val="00D10FA3"/>
    <w:pPr>
      <w:spacing w:line="240" w:lineRule="auto"/>
      <w:ind w:firstLine="540"/>
    </w:pPr>
    <w:rPr>
      <w:rFonts w:ascii="Times New Roman" w:eastAsia="Times New Roman" w:hAnsi="Times New Roman"/>
      <w:sz w:val="28"/>
      <w:szCs w:val="24"/>
    </w:rPr>
  </w:style>
  <w:style w:type="character" w:customStyle="1" w:styleId="af4">
    <w:name w:val="Основной текст с отступом Знак"/>
    <w:basedOn w:val="a1"/>
    <w:link w:val="af3"/>
    <w:rsid w:val="00D10FA3"/>
    <w:rPr>
      <w:rFonts w:ascii="Times New Roman" w:eastAsia="Times New Roman" w:hAnsi="Times New Roman" w:cs="Times New Roman"/>
      <w:sz w:val="28"/>
      <w:szCs w:val="24"/>
    </w:rPr>
  </w:style>
  <w:style w:type="paragraph" w:customStyle="1" w:styleId="Default">
    <w:name w:val="Default"/>
    <w:rsid w:val="00D10FA3"/>
    <w:pPr>
      <w:autoSpaceDE w:val="0"/>
      <w:autoSpaceDN w:val="0"/>
      <w:adjustRightInd w:val="0"/>
      <w:spacing w:line="240" w:lineRule="auto"/>
    </w:pPr>
    <w:rPr>
      <w:rFonts w:ascii="Times New Roman" w:eastAsia="Calibri" w:hAnsi="Times New Roman" w:cs="Times New Roman"/>
      <w:color w:val="000000"/>
      <w:sz w:val="24"/>
      <w:szCs w:val="24"/>
      <w:lang w:eastAsia="ru-RU"/>
    </w:rPr>
  </w:style>
  <w:style w:type="character" w:customStyle="1" w:styleId="a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1"/>
    <w:link w:val="af6"/>
    <w:uiPriority w:val="99"/>
    <w:locked/>
    <w:rsid w:val="00D10FA3"/>
    <w:rPr>
      <w:rFonts w:ascii="Arial" w:eastAsia="Microsoft YaHei" w:hAnsi="Arial"/>
      <w:b/>
      <w:bCs/>
      <w:color w:val="4F81BD"/>
      <w:spacing w:val="-5"/>
      <w:sz w:val="18"/>
      <w:szCs w:val="18"/>
    </w:rPr>
  </w:style>
  <w:style w:type="paragraph" w:styleId="af6">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0"/>
    <w:next w:val="a0"/>
    <w:link w:val="af5"/>
    <w:uiPriority w:val="99"/>
    <w:qFormat/>
    <w:rsid w:val="00D10FA3"/>
    <w:pPr>
      <w:widowControl w:val="0"/>
      <w:adjustRightInd w:val="0"/>
      <w:spacing w:before="120" w:line="240" w:lineRule="auto"/>
      <w:ind w:firstLine="567"/>
      <w:textAlignment w:val="baseline"/>
    </w:pPr>
    <w:rPr>
      <w:rFonts w:ascii="Arial" w:eastAsia="Microsoft YaHei" w:hAnsi="Arial" w:cstheme="minorBidi"/>
      <w:b/>
      <w:bCs/>
      <w:color w:val="4F81BD"/>
      <w:spacing w:val="-5"/>
      <w:sz w:val="18"/>
      <w:szCs w:val="18"/>
    </w:rPr>
  </w:style>
  <w:style w:type="paragraph" w:styleId="a">
    <w:name w:val="List Bullet"/>
    <w:basedOn w:val="af7"/>
    <w:link w:val="af8"/>
    <w:uiPriority w:val="99"/>
    <w:rsid w:val="00D10FA3"/>
    <w:pPr>
      <w:widowControl w:val="0"/>
      <w:numPr>
        <w:numId w:val="1"/>
      </w:numPr>
      <w:tabs>
        <w:tab w:val="num" w:pos="993"/>
      </w:tabs>
      <w:adjustRightInd w:val="0"/>
      <w:spacing w:before="120" w:after="120" w:line="240" w:lineRule="auto"/>
      <w:ind w:left="567" w:firstLine="0"/>
      <w:contextualSpacing w:val="0"/>
      <w:textAlignment w:val="baseline"/>
    </w:pPr>
    <w:rPr>
      <w:rFonts w:ascii="Arial" w:eastAsia="Times New Roman" w:hAnsi="Arial"/>
      <w:spacing w:val="-5"/>
    </w:rPr>
  </w:style>
  <w:style w:type="paragraph" w:styleId="af7">
    <w:name w:val="List"/>
    <w:basedOn w:val="a0"/>
    <w:unhideWhenUsed/>
    <w:rsid w:val="00D10FA3"/>
    <w:pPr>
      <w:ind w:left="283" w:hanging="283"/>
      <w:contextualSpacing/>
    </w:pPr>
  </w:style>
  <w:style w:type="character" w:customStyle="1" w:styleId="af8">
    <w:name w:val="Маркированный список Знак"/>
    <w:basedOn w:val="a1"/>
    <w:link w:val="a"/>
    <w:uiPriority w:val="99"/>
    <w:locked/>
    <w:rsid w:val="00D10FA3"/>
    <w:rPr>
      <w:rFonts w:ascii="Arial" w:eastAsia="Times New Roman" w:hAnsi="Arial" w:cs="Times New Roman"/>
      <w:spacing w:val="-5"/>
    </w:rPr>
  </w:style>
  <w:style w:type="character" w:customStyle="1" w:styleId="apple-converted-space">
    <w:name w:val="apple-converted-space"/>
    <w:basedOn w:val="a1"/>
    <w:rsid w:val="00D10FA3"/>
  </w:style>
  <w:style w:type="paragraph" w:customStyle="1" w:styleId="MTDisplayEquation">
    <w:name w:val="MTDisplayEquation"/>
    <w:basedOn w:val="a0"/>
    <w:next w:val="a0"/>
    <w:link w:val="MTDisplayEquation0"/>
    <w:rsid w:val="00D10FA3"/>
    <w:pPr>
      <w:tabs>
        <w:tab w:val="center" w:pos="4960"/>
        <w:tab w:val="right" w:pos="9920"/>
      </w:tabs>
      <w:spacing w:line="240" w:lineRule="auto"/>
      <w:ind w:firstLine="709"/>
    </w:pPr>
    <w:rPr>
      <w:sz w:val="28"/>
      <w:szCs w:val="28"/>
    </w:rPr>
  </w:style>
  <w:style w:type="character" w:customStyle="1" w:styleId="MTDisplayEquation0">
    <w:name w:val="MTDisplayEquation Знак"/>
    <w:basedOn w:val="a1"/>
    <w:link w:val="MTDisplayEquation"/>
    <w:rsid w:val="00D10FA3"/>
    <w:rPr>
      <w:rFonts w:ascii="Calibri" w:eastAsia="Calibri" w:hAnsi="Calibri" w:cs="Times New Roman"/>
      <w:sz w:val="28"/>
      <w:szCs w:val="28"/>
    </w:rPr>
  </w:style>
  <w:style w:type="character" w:customStyle="1" w:styleId="af9">
    <w:name w:val="Схема документа Знак"/>
    <w:basedOn w:val="a1"/>
    <w:link w:val="afa"/>
    <w:uiPriority w:val="99"/>
    <w:semiHidden/>
    <w:rsid w:val="00D10FA3"/>
    <w:rPr>
      <w:rFonts w:ascii="Tahoma" w:eastAsia="Calibri" w:hAnsi="Tahoma" w:cs="Tahoma"/>
      <w:sz w:val="16"/>
      <w:szCs w:val="16"/>
    </w:rPr>
  </w:style>
  <w:style w:type="paragraph" w:styleId="afa">
    <w:name w:val="Document Map"/>
    <w:basedOn w:val="a0"/>
    <w:link w:val="af9"/>
    <w:semiHidden/>
    <w:unhideWhenUsed/>
    <w:rsid w:val="00D10FA3"/>
    <w:pPr>
      <w:spacing w:line="240" w:lineRule="auto"/>
    </w:pPr>
    <w:rPr>
      <w:rFonts w:ascii="Tahoma" w:hAnsi="Tahoma" w:cs="Tahoma"/>
      <w:sz w:val="16"/>
      <w:szCs w:val="16"/>
    </w:rPr>
  </w:style>
  <w:style w:type="paragraph" w:customStyle="1" w:styleId="96F5E7AB09704427B30B1A714100EB60">
    <w:name w:val="96F5E7AB09704427B30B1A714100EB60"/>
    <w:rsid w:val="00055F07"/>
    <w:rPr>
      <w:rFonts w:eastAsiaTheme="minorEastAsia"/>
      <w:lang w:val="en-US"/>
    </w:rPr>
  </w:style>
  <w:style w:type="character" w:styleId="afb">
    <w:name w:val="Emphasis"/>
    <w:basedOn w:val="a1"/>
    <w:uiPriority w:val="99"/>
    <w:qFormat/>
    <w:rsid w:val="00BF77CC"/>
    <w:rPr>
      <w:i/>
      <w:iCs/>
    </w:rPr>
  </w:style>
  <w:style w:type="table" w:styleId="afc">
    <w:name w:val="Table Grid"/>
    <w:basedOn w:val="a2"/>
    <w:rsid w:val="0045585A"/>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d">
    <w:name w:val="Subtle Emphasis"/>
    <w:basedOn w:val="a1"/>
    <w:uiPriority w:val="19"/>
    <w:qFormat/>
    <w:rsid w:val="0069692F"/>
    <w:rPr>
      <w:i/>
      <w:iCs/>
      <w:color w:val="808080" w:themeColor="text1" w:themeTint="7F"/>
    </w:rPr>
  </w:style>
  <w:style w:type="paragraph" w:customStyle="1" w:styleId="formattext">
    <w:name w:val="formattext"/>
    <w:basedOn w:val="a0"/>
    <w:rsid w:val="002068F8"/>
    <w:pPr>
      <w:spacing w:before="100" w:beforeAutospacing="1" w:after="100" w:afterAutospacing="1" w:line="240" w:lineRule="auto"/>
    </w:pPr>
    <w:rPr>
      <w:rFonts w:ascii="Times New Roman" w:eastAsia="Times New Roman" w:hAnsi="Times New Roman"/>
      <w:sz w:val="24"/>
      <w:szCs w:val="24"/>
      <w:lang w:eastAsia="ru-RU"/>
    </w:rPr>
  </w:style>
  <w:style w:type="paragraph" w:styleId="afe">
    <w:name w:val="Body Text"/>
    <w:basedOn w:val="a0"/>
    <w:link w:val="aff"/>
    <w:rsid w:val="00647BC0"/>
    <w:pPr>
      <w:suppressAutoHyphens/>
      <w:spacing w:line="240" w:lineRule="auto"/>
      <w:jc w:val="center"/>
    </w:pPr>
    <w:rPr>
      <w:rFonts w:ascii="Times New Roman" w:eastAsia="Times New Roman" w:hAnsi="Times New Roman"/>
      <w:b/>
      <w:sz w:val="32"/>
      <w:szCs w:val="20"/>
      <w:lang w:eastAsia="ar-SA"/>
    </w:rPr>
  </w:style>
  <w:style w:type="character" w:customStyle="1" w:styleId="aff">
    <w:name w:val="Основной текст Знак"/>
    <w:basedOn w:val="a1"/>
    <w:link w:val="afe"/>
    <w:rsid w:val="00647BC0"/>
    <w:rPr>
      <w:rFonts w:ascii="Times New Roman" w:eastAsia="Times New Roman" w:hAnsi="Times New Roman" w:cs="Times New Roman"/>
      <w:b/>
      <w:sz w:val="32"/>
      <w:szCs w:val="20"/>
      <w:lang w:eastAsia="ar-SA"/>
    </w:rPr>
  </w:style>
  <w:style w:type="paragraph" w:styleId="aff0">
    <w:name w:val="Subtitle"/>
    <w:basedOn w:val="a0"/>
    <w:next w:val="afe"/>
    <w:link w:val="aff1"/>
    <w:qFormat/>
    <w:rsid w:val="00647BC0"/>
    <w:pPr>
      <w:suppressAutoHyphens/>
      <w:spacing w:after="60" w:line="240" w:lineRule="auto"/>
      <w:jc w:val="center"/>
    </w:pPr>
    <w:rPr>
      <w:rFonts w:ascii="Arial" w:eastAsia="Times New Roman" w:hAnsi="Arial" w:cs="Arial"/>
      <w:sz w:val="24"/>
      <w:szCs w:val="24"/>
      <w:lang w:eastAsia="ar-SA"/>
    </w:rPr>
  </w:style>
  <w:style w:type="character" w:customStyle="1" w:styleId="aff1">
    <w:name w:val="Подзаголовок Знак"/>
    <w:basedOn w:val="a1"/>
    <w:link w:val="aff0"/>
    <w:rsid w:val="00647BC0"/>
    <w:rPr>
      <w:rFonts w:ascii="Arial" w:eastAsia="Times New Roman" w:hAnsi="Arial" w:cs="Arial"/>
      <w:sz w:val="24"/>
      <w:szCs w:val="24"/>
      <w:lang w:eastAsia="ar-SA"/>
    </w:rPr>
  </w:style>
  <w:style w:type="paragraph" w:customStyle="1" w:styleId="210">
    <w:name w:val="Основной текст 21"/>
    <w:basedOn w:val="a0"/>
    <w:rsid w:val="00571809"/>
    <w:pPr>
      <w:suppressAutoHyphens/>
      <w:spacing w:line="240" w:lineRule="auto"/>
    </w:pPr>
    <w:rPr>
      <w:rFonts w:ascii="Times New Roman" w:eastAsia="Times New Roman" w:hAnsi="Times New Roman"/>
      <w:b/>
      <w:sz w:val="32"/>
      <w:szCs w:val="20"/>
      <w:lang w:eastAsia="ar-SA"/>
    </w:rPr>
  </w:style>
  <w:style w:type="paragraph" w:customStyle="1" w:styleId="310">
    <w:name w:val="Основной текст 31"/>
    <w:basedOn w:val="a0"/>
    <w:rsid w:val="00571809"/>
    <w:pPr>
      <w:suppressAutoHyphens/>
      <w:spacing w:line="240" w:lineRule="auto"/>
    </w:pPr>
    <w:rPr>
      <w:rFonts w:ascii="Times New Roman" w:eastAsia="Times New Roman" w:hAnsi="Times New Roman"/>
      <w:sz w:val="28"/>
      <w:szCs w:val="20"/>
      <w:lang w:eastAsia="ar-SA"/>
    </w:rPr>
  </w:style>
  <w:style w:type="character" w:styleId="aff2">
    <w:name w:val="page number"/>
    <w:basedOn w:val="a1"/>
    <w:rsid w:val="00571809"/>
  </w:style>
  <w:style w:type="paragraph" w:customStyle="1" w:styleId="aff3">
    <w:name w:val="Заголовок"/>
    <w:basedOn w:val="a0"/>
    <w:next w:val="afe"/>
    <w:rsid w:val="00571809"/>
    <w:pPr>
      <w:keepNext/>
      <w:suppressAutoHyphens/>
      <w:spacing w:before="240" w:after="120" w:line="240" w:lineRule="auto"/>
    </w:pPr>
    <w:rPr>
      <w:rFonts w:ascii="Arial" w:eastAsia="Lucida Sans Unicode" w:hAnsi="Arial" w:cs="Tahoma"/>
      <w:sz w:val="28"/>
      <w:szCs w:val="28"/>
      <w:lang w:eastAsia="ar-SA"/>
    </w:rPr>
  </w:style>
  <w:style w:type="paragraph" w:customStyle="1" w:styleId="aff4">
    <w:name w:val="Содержимое таблицы"/>
    <w:basedOn w:val="a0"/>
    <w:rsid w:val="00571809"/>
    <w:pPr>
      <w:suppressLineNumbers/>
      <w:suppressAutoHyphens/>
      <w:spacing w:line="240" w:lineRule="auto"/>
    </w:pPr>
    <w:rPr>
      <w:rFonts w:ascii="Times New Roman" w:eastAsia="Times New Roman" w:hAnsi="Times New Roman"/>
      <w:sz w:val="20"/>
      <w:szCs w:val="20"/>
      <w:lang w:eastAsia="ar-SA"/>
    </w:rPr>
  </w:style>
  <w:style w:type="paragraph" w:customStyle="1" w:styleId="16">
    <w:name w:val="Обычный отступ1"/>
    <w:basedOn w:val="a0"/>
    <w:rsid w:val="00571809"/>
    <w:pPr>
      <w:suppressAutoHyphens/>
      <w:spacing w:line="240" w:lineRule="auto"/>
      <w:ind w:left="708"/>
    </w:pPr>
    <w:rPr>
      <w:rFonts w:ascii="Times New Roman" w:eastAsia="Times New Roman" w:hAnsi="Times New Roman"/>
      <w:sz w:val="20"/>
      <w:szCs w:val="20"/>
      <w:lang w:eastAsia="ar-SA"/>
    </w:rPr>
  </w:style>
  <w:style w:type="character" w:styleId="aff5">
    <w:name w:val="FollowedHyperlink"/>
    <w:basedOn w:val="a1"/>
    <w:uiPriority w:val="99"/>
    <w:semiHidden/>
    <w:unhideWhenUsed/>
    <w:rsid w:val="00C84538"/>
    <w:rPr>
      <w:color w:val="800080"/>
      <w:u w:val="single"/>
    </w:rPr>
  </w:style>
  <w:style w:type="paragraph" w:customStyle="1" w:styleId="xl65">
    <w:name w:val="xl65"/>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66">
    <w:name w:val="xl66"/>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67">
    <w:name w:val="xl67"/>
    <w:basedOn w:val="a0"/>
    <w:rsid w:val="00C84538"/>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line="240" w:lineRule="auto"/>
      <w:jc w:val="center"/>
    </w:pPr>
    <w:rPr>
      <w:rFonts w:ascii="Times New Roman" w:eastAsia="Times New Roman" w:hAnsi="Times New Roman"/>
      <w:b/>
      <w:bCs/>
      <w:i/>
      <w:iCs/>
      <w:color w:val="FF0000"/>
      <w:sz w:val="16"/>
      <w:szCs w:val="16"/>
      <w:lang w:eastAsia="ru-RU"/>
    </w:rPr>
  </w:style>
  <w:style w:type="paragraph" w:customStyle="1" w:styleId="xl68">
    <w:name w:val="xl68"/>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color w:val="FF0000"/>
      <w:sz w:val="16"/>
      <w:szCs w:val="16"/>
      <w:lang w:eastAsia="ru-RU"/>
    </w:rPr>
  </w:style>
  <w:style w:type="paragraph" w:customStyle="1" w:styleId="xl69">
    <w:name w:val="xl69"/>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0">
    <w:name w:val="xl70"/>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71">
    <w:name w:val="xl71"/>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b/>
      <w:bCs/>
      <w:sz w:val="16"/>
      <w:szCs w:val="16"/>
      <w:lang w:eastAsia="ru-RU"/>
    </w:rPr>
  </w:style>
  <w:style w:type="paragraph" w:customStyle="1" w:styleId="xl72">
    <w:name w:val="xl72"/>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73">
    <w:name w:val="xl73"/>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16"/>
      <w:szCs w:val="16"/>
      <w:lang w:eastAsia="ru-RU"/>
    </w:rPr>
  </w:style>
  <w:style w:type="paragraph" w:customStyle="1" w:styleId="xl74">
    <w:name w:val="xl74"/>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75">
    <w:name w:val="xl75"/>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76">
    <w:name w:val="xl76"/>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77">
    <w:name w:val="xl77"/>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78">
    <w:name w:val="xl78"/>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79">
    <w:name w:val="xl79"/>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80">
    <w:name w:val="xl80"/>
    <w:basedOn w:val="a0"/>
    <w:rsid w:val="00C8453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81">
    <w:name w:val="xl81"/>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2">
    <w:name w:val="xl82"/>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w:eastAsia="Times New Roman" w:hAnsi="Arial" w:cs="Arial"/>
      <w:b/>
      <w:bCs/>
      <w:sz w:val="16"/>
      <w:szCs w:val="16"/>
      <w:lang w:eastAsia="ru-RU"/>
    </w:rPr>
  </w:style>
  <w:style w:type="paragraph" w:customStyle="1" w:styleId="xl83">
    <w:name w:val="xl83"/>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84">
    <w:name w:val="xl84"/>
    <w:basedOn w:val="a0"/>
    <w:rsid w:val="00C84538"/>
    <w:pPr>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85">
    <w:name w:val="xl85"/>
    <w:basedOn w:val="a0"/>
    <w:rsid w:val="00C84538"/>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86">
    <w:name w:val="xl86"/>
    <w:basedOn w:val="a0"/>
    <w:rsid w:val="00C84538"/>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line="240" w:lineRule="auto"/>
      <w:jc w:val="center"/>
    </w:pPr>
    <w:rPr>
      <w:rFonts w:ascii="Times New Roman" w:eastAsia="Times New Roman" w:hAnsi="Times New Roman"/>
      <w:i/>
      <w:iCs/>
      <w:color w:val="000000"/>
      <w:sz w:val="24"/>
      <w:szCs w:val="24"/>
      <w:lang w:eastAsia="ru-RU"/>
    </w:rPr>
  </w:style>
  <w:style w:type="paragraph" w:customStyle="1" w:styleId="xl87">
    <w:name w:val="xl87"/>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8">
    <w:name w:val="xl88"/>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9">
    <w:name w:val="xl89"/>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90">
    <w:name w:val="xl90"/>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91">
    <w:name w:val="xl91"/>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b/>
      <w:bCs/>
      <w:sz w:val="16"/>
      <w:szCs w:val="16"/>
      <w:lang w:eastAsia="ru-RU"/>
    </w:rPr>
  </w:style>
  <w:style w:type="paragraph" w:customStyle="1" w:styleId="xl92">
    <w:name w:val="xl92"/>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16"/>
      <w:szCs w:val="16"/>
      <w:lang w:eastAsia="ru-RU"/>
    </w:rPr>
  </w:style>
  <w:style w:type="paragraph" w:customStyle="1" w:styleId="xl93">
    <w:name w:val="xl93"/>
    <w:basedOn w:val="a0"/>
    <w:rsid w:val="00C84538"/>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line="240" w:lineRule="auto"/>
      <w:jc w:val="center"/>
    </w:pPr>
    <w:rPr>
      <w:rFonts w:ascii="Times New Roman" w:eastAsia="Times New Roman" w:hAnsi="Times New Roman"/>
      <w:b/>
      <w:bCs/>
      <w:sz w:val="16"/>
      <w:szCs w:val="16"/>
      <w:lang w:eastAsia="ru-RU"/>
    </w:rPr>
  </w:style>
  <w:style w:type="paragraph" w:customStyle="1" w:styleId="xl94">
    <w:name w:val="xl94"/>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xl95">
    <w:name w:val="xl95"/>
    <w:basedOn w:val="a0"/>
    <w:rsid w:val="00C8453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related-info-block">
    <w:name w:val="related-info-block"/>
    <w:basedOn w:val="a0"/>
    <w:rsid w:val="00BA2319"/>
    <w:pPr>
      <w:spacing w:before="100" w:beforeAutospacing="1" w:after="100" w:afterAutospacing="1" w:line="240" w:lineRule="auto"/>
    </w:pPr>
    <w:rPr>
      <w:rFonts w:ascii="Times New Roman" w:eastAsia="Times New Roman" w:hAnsi="Times New Roman"/>
      <w:sz w:val="24"/>
      <w:szCs w:val="24"/>
      <w:lang w:eastAsia="ru-RU"/>
    </w:rPr>
  </w:style>
  <w:style w:type="character" w:styleId="aff6">
    <w:name w:val="Strong"/>
    <w:basedOn w:val="a1"/>
    <w:uiPriority w:val="22"/>
    <w:qFormat/>
    <w:rsid w:val="006C6765"/>
    <w:rPr>
      <w:b/>
      <w:bCs/>
    </w:rPr>
  </w:style>
  <w:style w:type="paragraph" w:customStyle="1" w:styleId="text14pxtemniigray">
    <w:name w:val="text_14px_temnii_gray"/>
    <w:basedOn w:val="a0"/>
    <w:rsid w:val="00CE14A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normalname">
    <w:name w:val="normalname"/>
    <w:basedOn w:val="a1"/>
    <w:rsid w:val="002243F8"/>
  </w:style>
  <w:style w:type="character" w:customStyle="1" w:styleId="postdetails">
    <w:name w:val="postdetails"/>
    <w:basedOn w:val="a1"/>
    <w:rsid w:val="002243F8"/>
  </w:style>
  <w:style w:type="paragraph" w:customStyle="1" w:styleId="32">
    <w:name w:val="Знак Знак3 Знак"/>
    <w:basedOn w:val="a0"/>
    <w:rsid w:val="00573111"/>
    <w:pPr>
      <w:spacing w:after="160" w:line="240" w:lineRule="exact"/>
    </w:pPr>
    <w:rPr>
      <w:rFonts w:ascii="Verdana" w:eastAsia="Times New Roman" w:hAnsi="Verdana" w:cs="Verdana"/>
      <w:sz w:val="20"/>
      <w:szCs w:val="20"/>
      <w:lang w:val="en-US"/>
    </w:rPr>
  </w:style>
  <w:style w:type="character" w:customStyle="1" w:styleId="headblu11">
    <w:name w:val="head_blu11"/>
    <w:basedOn w:val="a1"/>
    <w:rsid w:val="00AA7C26"/>
  </w:style>
  <w:style w:type="character" w:customStyle="1" w:styleId="FontStyle31">
    <w:name w:val="Font Style31"/>
    <w:basedOn w:val="a1"/>
    <w:rsid w:val="00014E8E"/>
    <w:rPr>
      <w:rFonts w:ascii="Times New Roman" w:hAnsi="Times New Roman" w:cs="Times New Roman" w:hint="default"/>
      <w:sz w:val="26"/>
      <w:szCs w:val="26"/>
    </w:rPr>
  </w:style>
  <w:style w:type="paragraph" w:customStyle="1" w:styleId="Style24">
    <w:name w:val="Style24"/>
    <w:basedOn w:val="a0"/>
    <w:rsid w:val="007A77C2"/>
    <w:pPr>
      <w:widowControl w:val="0"/>
      <w:autoSpaceDE w:val="0"/>
      <w:autoSpaceDN w:val="0"/>
      <w:adjustRightInd w:val="0"/>
      <w:spacing w:line="324" w:lineRule="exact"/>
      <w:ind w:firstLine="533"/>
    </w:pPr>
    <w:rPr>
      <w:rFonts w:ascii="Times New Roman" w:eastAsia="Times New Roman" w:hAnsi="Times New Roman"/>
      <w:sz w:val="24"/>
      <w:szCs w:val="24"/>
      <w:lang w:eastAsia="ru-RU"/>
    </w:rPr>
  </w:style>
  <w:style w:type="character" w:customStyle="1" w:styleId="quote">
    <w:name w:val="quote"/>
    <w:basedOn w:val="a1"/>
    <w:uiPriority w:val="99"/>
    <w:rsid w:val="002953C9"/>
    <w:rPr>
      <w:rFonts w:cs="Times New Roman"/>
    </w:rPr>
  </w:style>
  <w:style w:type="paragraph" w:customStyle="1" w:styleId="Style13">
    <w:name w:val="Style13"/>
    <w:basedOn w:val="a0"/>
    <w:rsid w:val="001359F4"/>
    <w:pPr>
      <w:widowControl w:val="0"/>
      <w:autoSpaceDE w:val="0"/>
      <w:autoSpaceDN w:val="0"/>
      <w:adjustRightInd w:val="0"/>
      <w:spacing w:line="317" w:lineRule="exact"/>
    </w:pPr>
    <w:rPr>
      <w:rFonts w:ascii="Times New Roman" w:eastAsia="Times New Roman" w:hAnsi="Times New Roman"/>
      <w:sz w:val="24"/>
      <w:szCs w:val="24"/>
      <w:lang w:eastAsia="ru-RU"/>
    </w:rPr>
  </w:style>
  <w:style w:type="paragraph" w:customStyle="1" w:styleId="aff7">
    <w:name w:val="Основной текст обоснование"/>
    <w:basedOn w:val="a0"/>
    <w:link w:val="aff8"/>
    <w:qFormat/>
    <w:rsid w:val="006F3035"/>
    <w:pPr>
      <w:keepNext/>
      <w:keepLines/>
      <w:ind w:firstLine="709"/>
    </w:pPr>
    <w:rPr>
      <w:rFonts w:ascii="Times New Roman" w:hAnsi="Times New Roman"/>
      <w:sz w:val="28"/>
      <w:lang w:eastAsia="ru-RU"/>
    </w:rPr>
  </w:style>
  <w:style w:type="character" w:customStyle="1" w:styleId="spelle">
    <w:name w:val="spelle"/>
    <w:basedOn w:val="a1"/>
    <w:rsid w:val="006F3035"/>
  </w:style>
  <w:style w:type="character" w:customStyle="1" w:styleId="grame">
    <w:name w:val="grame"/>
    <w:basedOn w:val="a1"/>
    <w:rsid w:val="006F3035"/>
  </w:style>
  <w:style w:type="character" w:customStyle="1" w:styleId="50">
    <w:name w:val="Заголовок 5 Знак"/>
    <w:basedOn w:val="a1"/>
    <w:link w:val="5"/>
    <w:uiPriority w:val="9"/>
    <w:semiHidden/>
    <w:rsid w:val="00F53684"/>
    <w:rPr>
      <w:rFonts w:asciiTheme="majorHAnsi" w:eastAsiaTheme="majorEastAsia" w:hAnsiTheme="majorHAnsi" w:cstheme="majorBidi"/>
      <w:color w:val="243F60" w:themeColor="accent1" w:themeShade="7F"/>
    </w:rPr>
  </w:style>
  <w:style w:type="character" w:customStyle="1" w:styleId="aff8">
    <w:name w:val="Основной текст обоснование Знак"/>
    <w:link w:val="aff7"/>
    <w:locked/>
    <w:rsid w:val="00FD2568"/>
    <w:rPr>
      <w:rFonts w:ascii="Times New Roman" w:eastAsia="Calibri" w:hAnsi="Times New Roman" w:cs="Times New Roman"/>
      <w:sz w:val="28"/>
      <w:lang w:eastAsia="ru-RU"/>
    </w:rPr>
  </w:style>
  <w:style w:type="paragraph" w:styleId="aff9">
    <w:name w:val="Title"/>
    <w:basedOn w:val="a0"/>
    <w:link w:val="affa"/>
    <w:qFormat/>
    <w:rsid w:val="00C56CBA"/>
    <w:pPr>
      <w:spacing w:line="240" w:lineRule="auto"/>
      <w:ind w:firstLine="0"/>
      <w:jc w:val="center"/>
    </w:pPr>
    <w:rPr>
      <w:rFonts w:ascii="Times New Roman" w:eastAsia="Times New Roman" w:hAnsi="Times New Roman"/>
      <w:b/>
      <w:sz w:val="28"/>
      <w:szCs w:val="20"/>
      <w:lang w:eastAsia="ru-RU"/>
    </w:rPr>
  </w:style>
  <w:style w:type="character" w:customStyle="1" w:styleId="affa">
    <w:name w:val="Название Знак"/>
    <w:basedOn w:val="a1"/>
    <w:link w:val="aff9"/>
    <w:rsid w:val="00C56CBA"/>
    <w:rPr>
      <w:rFonts w:ascii="Times New Roman" w:eastAsia="Times New Roman" w:hAnsi="Times New Roman" w:cs="Times New Roman"/>
      <w:b/>
      <w:sz w:val="28"/>
      <w:szCs w:val="20"/>
      <w:lang w:eastAsia="ru-RU"/>
    </w:rPr>
  </w:style>
  <w:style w:type="paragraph" w:customStyle="1" w:styleId="affb">
    <w:name w:val="Приложение"/>
    <w:basedOn w:val="a0"/>
    <w:link w:val="affc"/>
    <w:qFormat/>
    <w:rsid w:val="00C56CBA"/>
    <w:pPr>
      <w:tabs>
        <w:tab w:val="num" w:pos="-6804"/>
      </w:tabs>
      <w:spacing w:after="200"/>
      <w:ind w:firstLine="709"/>
      <w:contextualSpacing/>
      <w:jc w:val="left"/>
    </w:pPr>
    <w:rPr>
      <w:rFonts w:ascii="Times New Roman" w:eastAsia="Times New Roman" w:hAnsi="Times New Roman"/>
      <w:bCs/>
      <w:sz w:val="28"/>
      <w:szCs w:val="28"/>
      <w:lang w:eastAsia="ru-RU"/>
    </w:rPr>
  </w:style>
  <w:style w:type="character" w:customStyle="1" w:styleId="affc">
    <w:name w:val="Приложение Знак"/>
    <w:link w:val="affb"/>
    <w:rsid w:val="00C56CBA"/>
    <w:rPr>
      <w:rFonts w:ascii="Times New Roman" w:eastAsia="Times New Roman" w:hAnsi="Times New Roman" w:cs="Times New Roman"/>
      <w:bCs/>
      <w:sz w:val="28"/>
      <w:szCs w:val="28"/>
      <w:lang w:eastAsia="ru-RU"/>
    </w:rPr>
  </w:style>
</w:styles>
</file>

<file path=word/webSettings.xml><?xml version="1.0" encoding="utf-8"?>
<w:webSettings xmlns:r="http://schemas.openxmlformats.org/officeDocument/2006/relationships" xmlns:w="http://schemas.openxmlformats.org/wordprocessingml/2006/main">
  <w:divs>
    <w:div w:id="1131039">
      <w:bodyDiv w:val="1"/>
      <w:marLeft w:val="0"/>
      <w:marRight w:val="0"/>
      <w:marTop w:val="0"/>
      <w:marBottom w:val="0"/>
      <w:divBdr>
        <w:top w:val="none" w:sz="0" w:space="0" w:color="auto"/>
        <w:left w:val="none" w:sz="0" w:space="0" w:color="auto"/>
        <w:bottom w:val="none" w:sz="0" w:space="0" w:color="auto"/>
        <w:right w:val="none" w:sz="0" w:space="0" w:color="auto"/>
      </w:divBdr>
    </w:div>
    <w:div w:id="23094956">
      <w:bodyDiv w:val="1"/>
      <w:marLeft w:val="0"/>
      <w:marRight w:val="0"/>
      <w:marTop w:val="0"/>
      <w:marBottom w:val="0"/>
      <w:divBdr>
        <w:top w:val="none" w:sz="0" w:space="0" w:color="auto"/>
        <w:left w:val="none" w:sz="0" w:space="0" w:color="auto"/>
        <w:bottom w:val="none" w:sz="0" w:space="0" w:color="auto"/>
        <w:right w:val="none" w:sz="0" w:space="0" w:color="auto"/>
      </w:divBdr>
    </w:div>
    <w:div w:id="27993219">
      <w:bodyDiv w:val="1"/>
      <w:marLeft w:val="0"/>
      <w:marRight w:val="0"/>
      <w:marTop w:val="0"/>
      <w:marBottom w:val="0"/>
      <w:divBdr>
        <w:top w:val="none" w:sz="0" w:space="0" w:color="auto"/>
        <w:left w:val="none" w:sz="0" w:space="0" w:color="auto"/>
        <w:bottom w:val="none" w:sz="0" w:space="0" w:color="auto"/>
        <w:right w:val="none" w:sz="0" w:space="0" w:color="auto"/>
      </w:divBdr>
    </w:div>
    <w:div w:id="29916238">
      <w:bodyDiv w:val="1"/>
      <w:marLeft w:val="0"/>
      <w:marRight w:val="0"/>
      <w:marTop w:val="0"/>
      <w:marBottom w:val="0"/>
      <w:divBdr>
        <w:top w:val="none" w:sz="0" w:space="0" w:color="auto"/>
        <w:left w:val="none" w:sz="0" w:space="0" w:color="auto"/>
        <w:bottom w:val="none" w:sz="0" w:space="0" w:color="auto"/>
        <w:right w:val="none" w:sz="0" w:space="0" w:color="auto"/>
      </w:divBdr>
    </w:div>
    <w:div w:id="31344829">
      <w:bodyDiv w:val="1"/>
      <w:marLeft w:val="0"/>
      <w:marRight w:val="0"/>
      <w:marTop w:val="0"/>
      <w:marBottom w:val="0"/>
      <w:divBdr>
        <w:top w:val="none" w:sz="0" w:space="0" w:color="auto"/>
        <w:left w:val="none" w:sz="0" w:space="0" w:color="auto"/>
        <w:bottom w:val="none" w:sz="0" w:space="0" w:color="auto"/>
        <w:right w:val="none" w:sz="0" w:space="0" w:color="auto"/>
      </w:divBdr>
    </w:div>
    <w:div w:id="31348786">
      <w:bodyDiv w:val="1"/>
      <w:marLeft w:val="0"/>
      <w:marRight w:val="0"/>
      <w:marTop w:val="0"/>
      <w:marBottom w:val="0"/>
      <w:divBdr>
        <w:top w:val="none" w:sz="0" w:space="0" w:color="auto"/>
        <w:left w:val="none" w:sz="0" w:space="0" w:color="auto"/>
        <w:bottom w:val="none" w:sz="0" w:space="0" w:color="auto"/>
        <w:right w:val="none" w:sz="0" w:space="0" w:color="auto"/>
      </w:divBdr>
    </w:div>
    <w:div w:id="38434729">
      <w:bodyDiv w:val="1"/>
      <w:marLeft w:val="0"/>
      <w:marRight w:val="0"/>
      <w:marTop w:val="0"/>
      <w:marBottom w:val="0"/>
      <w:divBdr>
        <w:top w:val="none" w:sz="0" w:space="0" w:color="auto"/>
        <w:left w:val="none" w:sz="0" w:space="0" w:color="auto"/>
        <w:bottom w:val="none" w:sz="0" w:space="0" w:color="auto"/>
        <w:right w:val="none" w:sz="0" w:space="0" w:color="auto"/>
      </w:divBdr>
    </w:div>
    <w:div w:id="40786140">
      <w:bodyDiv w:val="1"/>
      <w:marLeft w:val="0"/>
      <w:marRight w:val="0"/>
      <w:marTop w:val="0"/>
      <w:marBottom w:val="0"/>
      <w:divBdr>
        <w:top w:val="none" w:sz="0" w:space="0" w:color="auto"/>
        <w:left w:val="none" w:sz="0" w:space="0" w:color="auto"/>
        <w:bottom w:val="none" w:sz="0" w:space="0" w:color="auto"/>
        <w:right w:val="none" w:sz="0" w:space="0" w:color="auto"/>
      </w:divBdr>
    </w:div>
    <w:div w:id="44448153">
      <w:bodyDiv w:val="1"/>
      <w:marLeft w:val="0"/>
      <w:marRight w:val="0"/>
      <w:marTop w:val="0"/>
      <w:marBottom w:val="0"/>
      <w:divBdr>
        <w:top w:val="none" w:sz="0" w:space="0" w:color="auto"/>
        <w:left w:val="none" w:sz="0" w:space="0" w:color="auto"/>
        <w:bottom w:val="none" w:sz="0" w:space="0" w:color="auto"/>
        <w:right w:val="none" w:sz="0" w:space="0" w:color="auto"/>
      </w:divBdr>
    </w:div>
    <w:div w:id="46999368">
      <w:bodyDiv w:val="1"/>
      <w:marLeft w:val="0"/>
      <w:marRight w:val="0"/>
      <w:marTop w:val="0"/>
      <w:marBottom w:val="0"/>
      <w:divBdr>
        <w:top w:val="none" w:sz="0" w:space="0" w:color="auto"/>
        <w:left w:val="none" w:sz="0" w:space="0" w:color="auto"/>
        <w:bottom w:val="none" w:sz="0" w:space="0" w:color="auto"/>
        <w:right w:val="none" w:sz="0" w:space="0" w:color="auto"/>
      </w:divBdr>
    </w:div>
    <w:div w:id="49811246">
      <w:bodyDiv w:val="1"/>
      <w:marLeft w:val="0"/>
      <w:marRight w:val="0"/>
      <w:marTop w:val="0"/>
      <w:marBottom w:val="0"/>
      <w:divBdr>
        <w:top w:val="none" w:sz="0" w:space="0" w:color="auto"/>
        <w:left w:val="none" w:sz="0" w:space="0" w:color="auto"/>
        <w:bottom w:val="none" w:sz="0" w:space="0" w:color="auto"/>
        <w:right w:val="none" w:sz="0" w:space="0" w:color="auto"/>
      </w:divBdr>
    </w:div>
    <w:div w:id="52848120">
      <w:bodyDiv w:val="1"/>
      <w:marLeft w:val="0"/>
      <w:marRight w:val="0"/>
      <w:marTop w:val="0"/>
      <w:marBottom w:val="0"/>
      <w:divBdr>
        <w:top w:val="none" w:sz="0" w:space="0" w:color="auto"/>
        <w:left w:val="none" w:sz="0" w:space="0" w:color="auto"/>
        <w:bottom w:val="none" w:sz="0" w:space="0" w:color="auto"/>
        <w:right w:val="none" w:sz="0" w:space="0" w:color="auto"/>
      </w:divBdr>
    </w:div>
    <w:div w:id="67847626">
      <w:bodyDiv w:val="1"/>
      <w:marLeft w:val="0"/>
      <w:marRight w:val="0"/>
      <w:marTop w:val="0"/>
      <w:marBottom w:val="0"/>
      <w:divBdr>
        <w:top w:val="none" w:sz="0" w:space="0" w:color="auto"/>
        <w:left w:val="none" w:sz="0" w:space="0" w:color="auto"/>
        <w:bottom w:val="none" w:sz="0" w:space="0" w:color="auto"/>
        <w:right w:val="none" w:sz="0" w:space="0" w:color="auto"/>
      </w:divBdr>
    </w:div>
    <w:div w:id="68503776">
      <w:bodyDiv w:val="1"/>
      <w:marLeft w:val="0"/>
      <w:marRight w:val="0"/>
      <w:marTop w:val="0"/>
      <w:marBottom w:val="0"/>
      <w:divBdr>
        <w:top w:val="none" w:sz="0" w:space="0" w:color="auto"/>
        <w:left w:val="none" w:sz="0" w:space="0" w:color="auto"/>
        <w:bottom w:val="none" w:sz="0" w:space="0" w:color="auto"/>
        <w:right w:val="none" w:sz="0" w:space="0" w:color="auto"/>
      </w:divBdr>
    </w:div>
    <w:div w:id="80494169">
      <w:bodyDiv w:val="1"/>
      <w:marLeft w:val="0"/>
      <w:marRight w:val="0"/>
      <w:marTop w:val="0"/>
      <w:marBottom w:val="0"/>
      <w:divBdr>
        <w:top w:val="none" w:sz="0" w:space="0" w:color="auto"/>
        <w:left w:val="none" w:sz="0" w:space="0" w:color="auto"/>
        <w:bottom w:val="none" w:sz="0" w:space="0" w:color="auto"/>
        <w:right w:val="none" w:sz="0" w:space="0" w:color="auto"/>
      </w:divBdr>
    </w:div>
    <w:div w:id="84150225">
      <w:bodyDiv w:val="1"/>
      <w:marLeft w:val="0"/>
      <w:marRight w:val="0"/>
      <w:marTop w:val="0"/>
      <w:marBottom w:val="0"/>
      <w:divBdr>
        <w:top w:val="none" w:sz="0" w:space="0" w:color="auto"/>
        <w:left w:val="none" w:sz="0" w:space="0" w:color="auto"/>
        <w:bottom w:val="none" w:sz="0" w:space="0" w:color="auto"/>
        <w:right w:val="none" w:sz="0" w:space="0" w:color="auto"/>
      </w:divBdr>
    </w:div>
    <w:div w:id="91704010">
      <w:bodyDiv w:val="1"/>
      <w:marLeft w:val="0"/>
      <w:marRight w:val="0"/>
      <w:marTop w:val="0"/>
      <w:marBottom w:val="0"/>
      <w:divBdr>
        <w:top w:val="none" w:sz="0" w:space="0" w:color="auto"/>
        <w:left w:val="none" w:sz="0" w:space="0" w:color="auto"/>
        <w:bottom w:val="none" w:sz="0" w:space="0" w:color="auto"/>
        <w:right w:val="none" w:sz="0" w:space="0" w:color="auto"/>
      </w:divBdr>
    </w:div>
    <w:div w:id="109398994">
      <w:bodyDiv w:val="1"/>
      <w:marLeft w:val="0"/>
      <w:marRight w:val="0"/>
      <w:marTop w:val="0"/>
      <w:marBottom w:val="0"/>
      <w:divBdr>
        <w:top w:val="none" w:sz="0" w:space="0" w:color="auto"/>
        <w:left w:val="none" w:sz="0" w:space="0" w:color="auto"/>
        <w:bottom w:val="none" w:sz="0" w:space="0" w:color="auto"/>
        <w:right w:val="none" w:sz="0" w:space="0" w:color="auto"/>
      </w:divBdr>
    </w:div>
    <w:div w:id="111171121">
      <w:bodyDiv w:val="1"/>
      <w:marLeft w:val="0"/>
      <w:marRight w:val="0"/>
      <w:marTop w:val="0"/>
      <w:marBottom w:val="0"/>
      <w:divBdr>
        <w:top w:val="none" w:sz="0" w:space="0" w:color="auto"/>
        <w:left w:val="none" w:sz="0" w:space="0" w:color="auto"/>
        <w:bottom w:val="none" w:sz="0" w:space="0" w:color="auto"/>
        <w:right w:val="none" w:sz="0" w:space="0" w:color="auto"/>
      </w:divBdr>
    </w:div>
    <w:div w:id="118426104">
      <w:bodyDiv w:val="1"/>
      <w:marLeft w:val="0"/>
      <w:marRight w:val="0"/>
      <w:marTop w:val="0"/>
      <w:marBottom w:val="0"/>
      <w:divBdr>
        <w:top w:val="none" w:sz="0" w:space="0" w:color="auto"/>
        <w:left w:val="none" w:sz="0" w:space="0" w:color="auto"/>
        <w:bottom w:val="none" w:sz="0" w:space="0" w:color="auto"/>
        <w:right w:val="none" w:sz="0" w:space="0" w:color="auto"/>
      </w:divBdr>
    </w:div>
    <w:div w:id="127862297">
      <w:bodyDiv w:val="1"/>
      <w:marLeft w:val="0"/>
      <w:marRight w:val="0"/>
      <w:marTop w:val="0"/>
      <w:marBottom w:val="0"/>
      <w:divBdr>
        <w:top w:val="none" w:sz="0" w:space="0" w:color="auto"/>
        <w:left w:val="none" w:sz="0" w:space="0" w:color="auto"/>
        <w:bottom w:val="none" w:sz="0" w:space="0" w:color="auto"/>
        <w:right w:val="none" w:sz="0" w:space="0" w:color="auto"/>
      </w:divBdr>
    </w:div>
    <w:div w:id="131336027">
      <w:bodyDiv w:val="1"/>
      <w:marLeft w:val="0"/>
      <w:marRight w:val="0"/>
      <w:marTop w:val="0"/>
      <w:marBottom w:val="0"/>
      <w:divBdr>
        <w:top w:val="none" w:sz="0" w:space="0" w:color="auto"/>
        <w:left w:val="none" w:sz="0" w:space="0" w:color="auto"/>
        <w:bottom w:val="none" w:sz="0" w:space="0" w:color="auto"/>
        <w:right w:val="none" w:sz="0" w:space="0" w:color="auto"/>
      </w:divBdr>
    </w:div>
    <w:div w:id="153374020">
      <w:bodyDiv w:val="1"/>
      <w:marLeft w:val="0"/>
      <w:marRight w:val="0"/>
      <w:marTop w:val="0"/>
      <w:marBottom w:val="0"/>
      <w:divBdr>
        <w:top w:val="none" w:sz="0" w:space="0" w:color="auto"/>
        <w:left w:val="none" w:sz="0" w:space="0" w:color="auto"/>
        <w:bottom w:val="none" w:sz="0" w:space="0" w:color="auto"/>
        <w:right w:val="none" w:sz="0" w:space="0" w:color="auto"/>
      </w:divBdr>
    </w:div>
    <w:div w:id="158814064">
      <w:bodyDiv w:val="1"/>
      <w:marLeft w:val="0"/>
      <w:marRight w:val="0"/>
      <w:marTop w:val="0"/>
      <w:marBottom w:val="0"/>
      <w:divBdr>
        <w:top w:val="none" w:sz="0" w:space="0" w:color="auto"/>
        <w:left w:val="none" w:sz="0" w:space="0" w:color="auto"/>
        <w:bottom w:val="none" w:sz="0" w:space="0" w:color="auto"/>
        <w:right w:val="none" w:sz="0" w:space="0" w:color="auto"/>
      </w:divBdr>
    </w:div>
    <w:div w:id="171141339">
      <w:bodyDiv w:val="1"/>
      <w:marLeft w:val="0"/>
      <w:marRight w:val="0"/>
      <w:marTop w:val="0"/>
      <w:marBottom w:val="0"/>
      <w:divBdr>
        <w:top w:val="none" w:sz="0" w:space="0" w:color="auto"/>
        <w:left w:val="none" w:sz="0" w:space="0" w:color="auto"/>
        <w:bottom w:val="none" w:sz="0" w:space="0" w:color="auto"/>
        <w:right w:val="none" w:sz="0" w:space="0" w:color="auto"/>
      </w:divBdr>
    </w:div>
    <w:div w:id="171378904">
      <w:bodyDiv w:val="1"/>
      <w:marLeft w:val="0"/>
      <w:marRight w:val="0"/>
      <w:marTop w:val="0"/>
      <w:marBottom w:val="0"/>
      <w:divBdr>
        <w:top w:val="none" w:sz="0" w:space="0" w:color="auto"/>
        <w:left w:val="none" w:sz="0" w:space="0" w:color="auto"/>
        <w:bottom w:val="none" w:sz="0" w:space="0" w:color="auto"/>
        <w:right w:val="none" w:sz="0" w:space="0" w:color="auto"/>
      </w:divBdr>
    </w:div>
    <w:div w:id="184515471">
      <w:bodyDiv w:val="1"/>
      <w:marLeft w:val="0"/>
      <w:marRight w:val="0"/>
      <w:marTop w:val="0"/>
      <w:marBottom w:val="0"/>
      <w:divBdr>
        <w:top w:val="none" w:sz="0" w:space="0" w:color="auto"/>
        <w:left w:val="none" w:sz="0" w:space="0" w:color="auto"/>
        <w:bottom w:val="none" w:sz="0" w:space="0" w:color="auto"/>
        <w:right w:val="none" w:sz="0" w:space="0" w:color="auto"/>
      </w:divBdr>
    </w:div>
    <w:div w:id="187570437">
      <w:bodyDiv w:val="1"/>
      <w:marLeft w:val="0"/>
      <w:marRight w:val="0"/>
      <w:marTop w:val="0"/>
      <w:marBottom w:val="0"/>
      <w:divBdr>
        <w:top w:val="none" w:sz="0" w:space="0" w:color="auto"/>
        <w:left w:val="none" w:sz="0" w:space="0" w:color="auto"/>
        <w:bottom w:val="none" w:sz="0" w:space="0" w:color="auto"/>
        <w:right w:val="none" w:sz="0" w:space="0" w:color="auto"/>
      </w:divBdr>
    </w:div>
    <w:div w:id="189685603">
      <w:bodyDiv w:val="1"/>
      <w:marLeft w:val="0"/>
      <w:marRight w:val="0"/>
      <w:marTop w:val="0"/>
      <w:marBottom w:val="0"/>
      <w:divBdr>
        <w:top w:val="none" w:sz="0" w:space="0" w:color="auto"/>
        <w:left w:val="none" w:sz="0" w:space="0" w:color="auto"/>
        <w:bottom w:val="none" w:sz="0" w:space="0" w:color="auto"/>
        <w:right w:val="none" w:sz="0" w:space="0" w:color="auto"/>
      </w:divBdr>
    </w:div>
    <w:div w:id="200636311">
      <w:bodyDiv w:val="1"/>
      <w:marLeft w:val="0"/>
      <w:marRight w:val="0"/>
      <w:marTop w:val="0"/>
      <w:marBottom w:val="0"/>
      <w:divBdr>
        <w:top w:val="none" w:sz="0" w:space="0" w:color="auto"/>
        <w:left w:val="none" w:sz="0" w:space="0" w:color="auto"/>
        <w:bottom w:val="none" w:sz="0" w:space="0" w:color="auto"/>
        <w:right w:val="none" w:sz="0" w:space="0" w:color="auto"/>
      </w:divBdr>
    </w:div>
    <w:div w:id="208568260">
      <w:bodyDiv w:val="1"/>
      <w:marLeft w:val="0"/>
      <w:marRight w:val="0"/>
      <w:marTop w:val="0"/>
      <w:marBottom w:val="0"/>
      <w:divBdr>
        <w:top w:val="none" w:sz="0" w:space="0" w:color="auto"/>
        <w:left w:val="none" w:sz="0" w:space="0" w:color="auto"/>
        <w:bottom w:val="none" w:sz="0" w:space="0" w:color="auto"/>
        <w:right w:val="none" w:sz="0" w:space="0" w:color="auto"/>
      </w:divBdr>
    </w:div>
    <w:div w:id="210264320">
      <w:bodyDiv w:val="1"/>
      <w:marLeft w:val="0"/>
      <w:marRight w:val="0"/>
      <w:marTop w:val="0"/>
      <w:marBottom w:val="0"/>
      <w:divBdr>
        <w:top w:val="none" w:sz="0" w:space="0" w:color="auto"/>
        <w:left w:val="none" w:sz="0" w:space="0" w:color="auto"/>
        <w:bottom w:val="none" w:sz="0" w:space="0" w:color="auto"/>
        <w:right w:val="none" w:sz="0" w:space="0" w:color="auto"/>
      </w:divBdr>
    </w:div>
    <w:div w:id="211578306">
      <w:bodyDiv w:val="1"/>
      <w:marLeft w:val="0"/>
      <w:marRight w:val="0"/>
      <w:marTop w:val="0"/>
      <w:marBottom w:val="0"/>
      <w:divBdr>
        <w:top w:val="none" w:sz="0" w:space="0" w:color="auto"/>
        <w:left w:val="none" w:sz="0" w:space="0" w:color="auto"/>
        <w:bottom w:val="none" w:sz="0" w:space="0" w:color="auto"/>
        <w:right w:val="none" w:sz="0" w:space="0" w:color="auto"/>
      </w:divBdr>
    </w:div>
    <w:div w:id="218595182">
      <w:bodyDiv w:val="1"/>
      <w:marLeft w:val="0"/>
      <w:marRight w:val="0"/>
      <w:marTop w:val="0"/>
      <w:marBottom w:val="0"/>
      <w:divBdr>
        <w:top w:val="none" w:sz="0" w:space="0" w:color="auto"/>
        <w:left w:val="none" w:sz="0" w:space="0" w:color="auto"/>
        <w:bottom w:val="none" w:sz="0" w:space="0" w:color="auto"/>
        <w:right w:val="none" w:sz="0" w:space="0" w:color="auto"/>
      </w:divBdr>
    </w:div>
    <w:div w:id="220867737">
      <w:bodyDiv w:val="1"/>
      <w:marLeft w:val="0"/>
      <w:marRight w:val="0"/>
      <w:marTop w:val="0"/>
      <w:marBottom w:val="0"/>
      <w:divBdr>
        <w:top w:val="none" w:sz="0" w:space="0" w:color="auto"/>
        <w:left w:val="none" w:sz="0" w:space="0" w:color="auto"/>
        <w:bottom w:val="none" w:sz="0" w:space="0" w:color="auto"/>
        <w:right w:val="none" w:sz="0" w:space="0" w:color="auto"/>
      </w:divBdr>
    </w:div>
    <w:div w:id="221530064">
      <w:bodyDiv w:val="1"/>
      <w:marLeft w:val="0"/>
      <w:marRight w:val="0"/>
      <w:marTop w:val="0"/>
      <w:marBottom w:val="0"/>
      <w:divBdr>
        <w:top w:val="none" w:sz="0" w:space="0" w:color="auto"/>
        <w:left w:val="none" w:sz="0" w:space="0" w:color="auto"/>
        <w:bottom w:val="none" w:sz="0" w:space="0" w:color="auto"/>
        <w:right w:val="none" w:sz="0" w:space="0" w:color="auto"/>
      </w:divBdr>
    </w:div>
    <w:div w:id="222717176">
      <w:bodyDiv w:val="1"/>
      <w:marLeft w:val="0"/>
      <w:marRight w:val="0"/>
      <w:marTop w:val="0"/>
      <w:marBottom w:val="0"/>
      <w:divBdr>
        <w:top w:val="none" w:sz="0" w:space="0" w:color="auto"/>
        <w:left w:val="none" w:sz="0" w:space="0" w:color="auto"/>
        <w:bottom w:val="none" w:sz="0" w:space="0" w:color="auto"/>
        <w:right w:val="none" w:sz="0" w:space="0" w:color="auto"/>
      </w:divBdr>
    </w:div>
    <w:div w:id="223182516">
      <w:bodyDiv w:val="1"/>
      <w:marLeft w:val="0"/>
      <w:marRight w:val="0"/>
      <w:marTop w:val="0"/>
      <w:marBottom w:val="0"/>
      <w:divBdr>
        <w:top w:val="none" w:sz="0" w:space="0" w:color="auto"/>
        <w:left w:val="none" w:sz="0" w:space="0" w:color="auto"/>
        <w:bottom w:val="none" w:sz="0" w:space="0" w:color="auto"/>
        <w:right w:val="none" w:sz="0" w:space="0" w:color="auto"/>
      </w:divBdr>
    </w:div>
    <w:div w:id="223566016">
      <w:bodyDiv w:val="1"/>
      <w:marLeft w:val="0"/>
      <w:marRight w:val="0"/>
      <w:marTop w:val="0"/>
      <w:marBottom w:val="0"/>
      <w:divBdr>
        <w:top w:val="none" w:sz="0" w:space="0" w:color="auto"/>
        <w:left w:val="none" w:sz="0" w:space="0" w:color="auto"/>
        <w:bottom w:val="none" w:sz="0" w:space="0" w:color="auto"/>
        <w:right w:val="none" w:sz="0" w:space="0" w:color="auto"/>
      </w:divBdr>
    </w:div>
    <w:div w:id="235014650">
      <w:bodyDiv w:val="1"/>
      <w:marLeft w:val="0"/>
      <w:marRight w:val="0"/>
      <w:marTop w:val="0"/>
      <w:marBottom w:val="0"/>
      <w:divBdr>
        <w:top w:val="none" w:sz="0" w:space="0" w:color="auto"/>
        <w:left w:val="none" w:sz="0" w:space="0" w:color="auto"/>
        <w:bottom w:val="none" w:sz="0" w:space="0" w:color="auto"/>
        <w:right w:val="none" w:sz="0" w:space="0" w:color="auto"/>
      </w:divBdr>
    </w:div>
    <w:div w:id="235168109">
      <w:bodyDiv w:val="1"/>
      <w:marLeft w:val="0"/>
      <w:marRight w:val="0"/>
      <w:marTop w:val="0"/>
      <w:marBottom w:val="0"/>
      <w:divBdr>
        <w:top w:val="none" w:sz="0" w:space="0" w:color="auto"/>
        <w:left w:val="none" w:sz="0" w:space="0" w:color="auto"/>
        <w:bottom w:val="none" w:sz="0" w:space="0" w:color="auto"/>
        <w:right w:val="none" w:sz="0" w:space="0" w:color="auto"/>
      </w:divBdr>
    </w:div>
    <w:div w:id="240916284">
      <w:bodyDiv w:val="1"/>
      <w:marLeft w:val="0"/>
      <w:marRight w:val="0"/>
      <w:marTop w:val="0"/>
      <w:marBottom w:val="0"/>
      <w:divBdr>
        <w:top w:val="none" w:sz="0" w:space="0" w:color="auto"/>
        <w:left w:val="none" w:sz="0" w:space="0" w:color="auto"/>
        <w:bottom w:val="none" w:sz="0" w:space="0" w:color="auto"/>
        <w:right w:val="none" w:sz="0" w:space="0" w:color="auto"/>
      </w:divBdr>
    </w:div>
    <w:div w:id="243149574">
      <w:bodyDiv w:val="1"/>
      <w:marLeft w:val="0"/>
      <w:marRight w:val="0"/>
      <w:marTop w:val="0"/>
      <w:marBottom w:val="0"/>
      <w:divBdr>
        <w:top w:val="none" w:sz="0" w:space="0" w:color="auto"/>
        <w:left w:val="none" w:sz="0" w:space="0" w:color="auto"/>
        <w:bottom w:val="none" w:sz="0" w:space="0" w:color="auto"/>
        <w:right w:val="none" w:sz="0" w:space="0" w:color="auto"/>
      </w:divBdr>
    </w:div>
    <w:div w:id="246769840">
      <w:bodyDiv w:val="1"/>
      <w:marLeft w:val="0"/>
      <w:marRight w:val="0"/>
      <w:marTop w:val="0"/>
      <w:marBottom w:val="0"/>
      <w:divBdr>
        <w:top w:val="none" w:sz="0" w:space="0" w:color="auto"/>
        <w:left w:val="none" w:sz="0" w:space="0" w:color="auto"/>
        <w:bottom w:val="none" w:sz="0" w:space="0" w:color="auto"/>
        <w:right w:val="none" w:sz="0" w:space="0" w:color="auto"/>
      </w:divBdr>
    </w:div>
    <w:div w:id="248124102">
      <w:bodyDiv w:val="1"/>
      <w:marLeft w:val="0"/>
      <w:marRight w:val="0"/>
      <w:marTop w:val="0"/>
      <w:marBottom w:val="0"/>
      <w:divBdr>
        <w:top w:val="none" w:sz="0" w:space="0" w:color="auto"/>
        <w:left w:val="none" w:sz="0" w:space="0" w:color="auto"/>
        <w:bottom w:val="none" w:sz="0" w:space="0" w:color="auto"/>
        <w:right w:val="none" w:sz="0" w:space="0" w:color="auto"/>
      </w:divBdr>
    </w:div>
    <w:div w:id="261298745">
      <w:bodyDiv w:val="1"/>
      <w:marLeft w:val="0"/>
      <w:marRight w:val="0"/>
      <w:marTop w:val="0"/>
      <w:marBottom w:val="0"/>
      <w:divBdr>
        <w:top w:val="none" w:sz="0" w:space="0" w:color="auto"/>
        <w:left w:val="none" w:sz="0" w:space="0" w:color="auto"/>
        <w:bottom w:val="none" w:sz="0" w:space="0" w:color="auto"/>
        <w:right w:val="none" w:sz="0" w:space="0" w:color="auto"/>
      </w:divBdr>
    </w:div>
    <w:div w:id="271669618">
      <w:bodyDiv w:val="1"/>
      <w:marLeft w:val="0"/>
      <w:marRight w:val="0"/>
      <w:marTop w:val="0"/>
      <w:marBottom w:val="0"/>
      <w:divBdr>
        <w:top w:val="none" w:sz="0" w:space="0" w:color="auto"/>
        <w:left w:val="none" w:sz="0" w:space="0" w:color="auto"/>
        <w:bottom w:val="none" w:sz="0" w:space="0" w:color="auto"/>
        <w:right w:val="none" w:sz="0" w:space="0" w:color="auto"/>
      </w:divBdr>
    </w:div>
    <w:div w:id="318969714">
      <w:bodyDiv w:val="1"/>
      <w:marLeft w:val="0"/>
      <w:marRight w:val="0"/>
      <w:marTop w:val="0"/>
      <w:marBottom w:val="0"/>
      <w:divBdr>
        <w:top w:val="none" w:sz="0" w:space="0" w:color="auto"/>
        <w:left w:val="none" w:sz="0" w:space="0" w:color="auto"/>
        <w:bottom w:val="none" w:sz="0" w:space="0" w:color="auto"/>
        <w:right w:val="none" w:sz="0" w:space="0" w:color="auto"/>
      </w:divBdr>
    </w:div>
    <w:div w:id="329605387">
      <w:bodyDiv w:val="1"/>
      <w:marLeft w:val="0"/>
      <w:marRight w:val="0"/>
      <w:marTop w:val="0"/>
      <w:marBottom w:val="0"/>
      <w:divBdr>
        <w:top w:val="none" w:sz="0" w:space="0" w:color="auto"/>
        <w:left w:val="none" w:sz="0" w:space="0" w:color="auto"/>
        <w:bottom w:val="none" w:sz="0" w:space="0" w:color="auto"/>
        <w:right w:val="none" w:sz="0" w:space="0" w:color="auto"/>
      </w:divBdr>
    </w:div>
    <w:div w:id="343628636">
      <w:bodyDiv w:val="1"/>
      <w:marLeft w:val="0"/>
      <w:marRight w:val="0"/>
      <w:marTop w:val="0"/>
      <w:marBottom w:val="0"/>
      <w:divBdr>
        <w:top w:val="none" w:sz="0" w:space="0" w:color="auto"/>
        <w:left w:val="none" w:sz="0" w:space="0" w:color="auto"/>
        <w:bottom w:val="none" w:sz="0" w:space="0" w:color="auto"/>
        <w:right w:val="none" w:sz="0" w:space="0" w:color="auto"/>
      </w:divBdr>
    </w:div>
    <w:div w:id="345911969">
      <w:bodyDiv w:val="1"/>
      <w:marLeft w:val="0"/>
      <w:marRight w:val="0"/>
      <w:marTop w:val="0"/>
      <w:marBottom w:val="0"/>
      <w:divBdr>
        <w:top w:val="none" w:sz="0" w:space="0" w:color="auto"/>
        <w:left w:val="none" w:sz="0" w:space="0" w:color="auto"/>
        <w:bottom w:val="none" w:sz="0" w:space="0" w:color="auto"/>
        <w:right w:val="none" w:sz="0" w:space="0" w:color="auto"/>
      </w:divBdr>
    </w:div>
    <w:div w:id="348138520">
      <w:bodyDiv w:val="1"/>
      <w:marLeft w:val="0"/>
      <w:marRight w:val="0"/>
      <w:marTop w:val="0"/>
      <w:marBottom w:val="0"/>
      <w:divBdr>
        <w:top w:val="none" w:sz="0" w:space="0" w:color="auto"/>
        <w:left w:val="none" w:sz="0" w:space="0" w:color="auto"/>
        <w:bottom w:val="none" w:sz="0" w:space="0" w:color="auto"/>
        <w:right w:val="none" w:sz="0" w:space="0" w:color="auto"/>
      </w:divBdr>
    </w:div>
    <w:div w:id="354311533">
      <w:bodyDiv w:val="1"/>
      <w:marLeft w:val="0"/>
      <w:marRight w:val="0"/>
      <w:marTop w:val="0"/>
      <w:marBottom w:val="0"/>
      <w:divBdr>
        <w:top w:val="none" w:sz="0" w:space="0" w:color="auto"/>
        <w:left w:val="none" w:sz="0" w:space="0" w:color="auto"/>
        <w:bottom w:val="none" w:sz="0" w:space="0" w:color="auto"/>
        <w:right w:val="none" w:sz="0" w:space="0" w:color="auto"/>
      </w:divBdr>
    </w:div>
    <w:div w:id="360012190">
      <w:bodyDiv w:val="1"/>
      <w:marLeft w:val="0"/>
      <w:marRight w:val="0"/>
      <w:marTop w:val="0"/>
      <w:marBottom w:val="0"/>
      <w:divBdr>
        <w:top w:val="none" w:sz="0" w:space="0" w:color="auto"/>
        <w:left w:val="none" w:sz="0" w:space="0" w:color="auto"/>
        <w:bottom w:val="none" w:sz="0" w:space="0" w:color="auto"/>
        <w:right w:val="none" w:sz="0" w:space="0" w:color="auto"/>
      </w:divBdr>
    </w:div>
    <w:div w:id="361714607">
      <w:bodyDiv w:val="1"/>
      <w:marLeft w:val="0"/>
      <w:marRight w:val="0"/>
      <w:marTop w:val="0"/>
      <w:marBottom w:val="0"/>
      <w:divBdr>
        <w:top w:val="none" w:sz="0" w:space="0" w:color="auto"/>
        <w:left w:val="none" w:sz="0" w:space="0" w:color="auto"/>
        <w:bottom w:val="none" w:sz="0" w:space="0" w:color="auto"/>
        <w:right w:val="none" w:sz="0" w:space="0" w:color="auto"/>
      </w:divBdr>
    </w:div>
    <w:div w:id="375551101">
      <w:bodyDiv w:val="1"/>
      <w:marLeft w:val="0"/>
      <w:marRight w:val="0"/>
      <w:marTop w:val="0"/>
      <w:marBottom w:val="0"/>
      <w:divBdr>
        <w:top w:val="none" w:sz="0" w:space="0" w:color="auto"/>
        <w:left w:val="none" w:sz="0" w:space="0" w:color="auto"/>
        <w:bottom w:val="none" w:sz="0" w:space="0" w:color="auto"/>
        <w:right w:val="none" w:sz="0" w:space="0" w:color="auto"/>
      </w:divBdr>
    </w:div>
    <w:div w:id="376125945">
      <w:bodyDiv w:val="1"/>
      <w:marLeft w:val="0"/>
      <w:marRight w:val="0"/>
      <w:marTop w:val="0"/>
      <w:marBottom w:val="0"/>
      <w:divBdr>
        <w:top w:val="none" w:sz="0" w:space="0" w:color="auto"/>
        <w:left w:val="none" w:sz="0" w:space="0" w:color="auto"/>
        <w:bottom w:val="none" w:sz="0" w:space="0" w:color="auto"/>
        <w:right w:val="none" w:sz="0" w:space="0" w:color="auto"/>
      </w:divBdr>
    </w:div>
    <w:div w:id="376659625">
      <w:bodyDiv w:val="1"/>
      <w:marLeft w:val="0"/>
      <w:marRight w:val="0"/>
      <w:marTop w:val="0"/>
      <w:marBottom w:val="0"/>
      <w:divBdr>
        <w:top w:val="none" w:sz="0" w:space="0" w:color="auto"/>
        <w:left w:val="none" w:sz="0" w:space="0" w:color="auto"/>
        <w:bottom w:val="none" w:sz="0" w:space="0" w:color="auto"/>
        <w:right w:val="none" w:sz="0" w:space="0" w:color="auto"/>
      </w:divBdr>
    </w:div>
    <w:div w:id="377045897">
      <w:bodyDiv w:val="1"/>
      <w:marLeft w:val="0"/>
      <w:marRight w:val="0"/>
      <w:marTop w:val="0"/>
      <w:marBottom w:val="0"/>
      <w:divBdr>
        <w:top w:val="none" w:sz="0" w:space="0" w:color="auto"/>
        <w:left w:val="none" w:sz="0" w:space="0" w:color="auto"/>
        <w:bottom w:val="none" w:sz="0" w:space="0" w:color="auto"/>
        <w:right w:val="none" w:sz="0" w:space="0" w:color="auto"/>
      </w:divBdr>
    </w:div>
    <w:div w:id="377508581">
      <w:bodyDiv w:val="1"/>
      <w:marLeft w:val="0"/>
      <w:marRight w:val="0"/>
      <w:marTop w:val="0"/>
      <w:marBottom w:val="0"/>
      <w:divBdr>
        <w:top w:val="none" w:sz="0" w:space="0" w:color="auto"/>
        <w:left w:val="none" w:sz="0" w:space="0" w:color="auto"/>
        <w:bottom w:val="none" w:sz="0" w:space="0" w:color="auto"/>
        <w:right w:val="none" w:sz="0" w:space="0" w:color="auto"/>
      </w:divBdr>
    </w:div>
    <w:div w:id="386073327">
      <w:bodyDiv w:val="1"/>
      <w:marLeft w:val="0"/>
      <w:marRight w:val="0"/>
      <w:marTop w:val="0"/>
      <w:marBottom w:val="0"/>
      <w:divBdr>
        <w:top w:val="none" w:sz="0" w:space="0" w:color="auto"/>
        <w:left w:val="none" w:sz="0" w:space="0" w:color="auto"/>
        <w:bottom w:val="none" w:sz="0" w:space="0" w:color="auto"/>
        <w:right w:val="none" w:sz="0" w:space="0" w:color="auto"/>
      </w:divBdr>
    </w:div>
    <w:div w:id="389615635">
      <w:bodyDiv w:val="1"/>
      <w:marLeft w:val="0"/>
      <w:marRight w:val="0"/>
      <w:marTop w:val="0"/>
      <w:marBottom w:val="0"/>
      <w:divBdr>
        <w:top w:val="none" w:sz="0" w:space="0" w:color="auto"/>
        <w:left w:val="none" w:sz="0" w:space="0" w:color="auto"/>
        <w:bottom w:val="none" w:sz="0" w:space="0" w:color="auto"/>
        <w:right w:val="none" w:sz="0" w:space="0" w:color="auto"/>
      </w:divBdr>
    </w:div>
    <w:div w:id="392312479">
      <w:bodyDiv w:val="1"/>
      <w:marLeft w:val="0"/>
      <w:marRight w:val="0"/>
      <w:marTop w:val="0"/>
      <w:marBottom w:val="0"/>
      <w:divBdr>
        <w:top w:val="none" w:sz="0" w:space="0" w:color="auto"/>
        <w:left w:val="none" w:sz="0" w:space="0" w:color="auto"/>
        <w:bottom w:val="none" w:sz="0" w:space="0" w:color="auto"/>
        <w:right w:val="none" w:sz="0" w:space="0" w:color="auto"/>
      </w:divBdr>
    </w:div>
    <w:div w:id="397703091">
      <w:bodyDiv w:val="1"/>
      <w:marLeft w:val="0"/>
      <w:marRight w:val="0"/>
      <w:marTop w:val="0"/>
      <w:marBottom w:val="0"/>
      <w:divBdr>
        <w:top w:val="none" w:sz="0" w:space="0" w:color="auto"/>
        <w:left w:val="none" w:sz="0" w:space="0" w:color="auto"/>
        <w:bottom w:val="none" w:sz="0" w:space="0" w:color="auto"/>
        <w:right w:val="none" w:sz="0" w:space="0" w:color="auto"/>
      </w:divBdr>
    </w:div>
    <w:div w:id="403527138">
      <w:bodyDiv w:val="1"/>
      <w:marLeft w:val="0"/>
      <w:marRight w:val="0"/>
      <w:marTop w:val="0"/>
      <w:marBottom w:val="0"/>
      <w:divBdr>
        <w:top w:val="none" w:sz="0" w:space="0" w:color="auto"/>
        <w:left w:val="none" w:sz="0" w:space="0" w:color="auto"/>
        <w:bottom w:val="none" w:sz="0" w:space="0" w:color="auto"/>
        <w:right w:val="none" w:sz="0" w:space="0" w:color="auto"/>
      </w:divBdr>
    </w:div>
    <w:div w:id="421489660">
      <w:bodyDiv w:val="1"/>
      <w:marLeft w:val="0"/>
      <w:marRight w:val="0"/>
      <w:marTop w:val="0"/>
      <w:marBottom w:val="0"/>
      <w:divBdr>
        <w:top w:val="none" w:sz="0" w:space="0" w:color="auto"/>
        <w:left w:val="none" w:sz="0" w:space="0" w:color="auto"/>
        <w:bottom w:val="none" w:sz="0" w:space="0" w:color="auto"/>
        <w:right w:val="none" w:sz="0" w:space="0" w:color="auto"/>
      </w:divBdr>
    </w:div>
    <w:div w:id="433481221">
      <w:bodyDiv w:val="1"/>
      <w:marLeft w:val="0"/>
      <w:marRight w:val="0"/>
      <w:marTop w:val="0"/>
      <w:marBottom w:val="0"/>
      <w:divBdr>
        <w:top w:val="none" w:sz="0" w:space="0" w:color="auto"/>
        <w:left w:val="none" w:sz="0" w:space="0" w:color="auto"/>
        <w:bottom w:val="none" w:sz="0" w:space="0" w:color="auto"/>
        <w:right w:val="none" w:sz="0" w:space="0" w:color="auto"/>
      </w:divBdr>
    </w:div>
    <w:div w:id="446510256">
      <w:bodyDiv w:val="1"/>
      <w:marLeft w:val="0"/>
      <w:marRight w:val="0"/>
      <w:marTop w:val="0"/>
      <w:marBottom w:val="0"/>
      <w:divBdr>
        <w:top w:val="none" w:sz="0" w:space="0" w:color="auto"/>
        <w:left w:val="none" w:sz="0" w:space="0" w:color="auto"/>
        <w:bottom w:val="none" w:sz="0" w:space="0" w:color="auto"/>
        <w:right w:val="none" w:sz="0" w:space="0" w:color="auto"/>
      </w:divBdr>
    </w:div>
    <w:div w:id="451674624">
      <w:bodyDiv w:val="1"/>
      <w:marLeft w:val="0"/>
      <w:marRight w:val="0"/>
      <w:marTop w:val="0"/>
      <w:marBottom w:val="0"/>
      <w:divBdr>
        <w:top w:val="none" w:sz="0" w:space="0" w:color="auto"/>
        <w:left w:val="none" w:sz="0" w:space="0" w:color="auto"/>
        <w:bottom w:val="none" w:sz="0" w:space="0" w:color="auto"/>
        <w:right w:val="none" w:sz="0" w:space="0" w:color="auto"/>
      </w:divBdr>
    </w:div>
    <w:div w:id="453183757">
      <w:bodyDiv w:val="1"/>
      <w:marLeft w:val="0"/>
      <w:marRight w:val="0"/>
      <w:marTop w:val="0"/>
      <w:marBottom w:val="0"/>
      <w:divBdr>
        <w:top w:val="none" w:sz="0" w:space="0" w:color="auto"/>
        <w:left w:val="none" w:sz="0" w:space="0" w:color="auto"/>
        <w:bottom w:val="none" w:sz="0" w:space="0" w:color="auto"/>
        <w:right w:val="none" w:sz="0" w:space="0" w:color="auto"/>
      </w:divBdr>
    </w:div>
    <w:div w:id="462161330">
      <w:bodyDiv w:val="1"/>
      <w:marLeft w:val="0"/>
      <w:marRight w:val="0"/>
      <w:marTop w:val="0"/>
      <w:marBottom w:val="0"/>
      <w:divBdr>
        <w:top w:val="none" w:sz="0" w:space="0" w:color="auto"/>
        <w:left w:val="none" w:sz="0" w:space="0" w:color="auto"/>
        <w:bottom w:val="none" w:sz="0" w:space="0" w:color="auto"/>
        <w:right w:val="none" w:sz="0" w:space="0" w:color="auto"/>
      </w:divBdr>
    </w:div>
    <w:div w:id="462772213">
      <w:bodyDiv w:val="1"/>
      <w:marLeft w:val="0"/>
      <w:marRight w:val="0"/>
      <w:marTop w:val="0"/>
      <w:marBottom w:val="0"/>
      <w:divBdr>
        <w:top w:val="none" w:sz="0" w:space="0" w:color="auto"/>
        <w:left w:val="none" w:sz="0" w:space="0" w:color="auto"/>
        <w:bottom w:val="none" w:sz="0" w:space="0" w:color="auto"/>
        <w:right w:val="none" w:sz="0" w:space="0" w:color="auto"/>
      </w:divBdr>
    </w:div>
    <w:div w:id="463474359">
      <w:bodyDiv w:val="1"/>
      <w:marLeft w:val="0"/>
      <w:marRight w:val="0"/>
      <w:marTop w:val="0"/>
      <w:marBottom w:val="0"/>
      <w:divBdr>
        <w:top w:val="none" w:sz="0" w:space="0" w:color="auto"/>
        <w:left w:val="none" w:sz="0" w:space="0" w:color="auto"/>
        <w:bottom w:val="none" w:sz="0" w:space="0" w:color="auto"/>
        <w:right w:val="none" w:sz="0" w:space="0" w:color="auto"/>
      </w:divBdr>
    </w:div>
    <w:div w:id="470560525">
      <w:bodyDiv w:val="1"/>
      <w:marLeft w:val="0"/>
      <w:marRight w:val="0"/>
      <w:marTop w:val="0"/>
      <w:marBottom w:val="0"/>
      <w:divBdr>
        <w:top w:val="none" w:sz="0" w:space="0" w:color="auto"/>
        <w:left w:val="none" w:sz="0" w:space="0" w:color="auto"/>
        <w:bottom w:val="none" w:sz="0" w:space="0" w:color="auto"/>
        <w:right w:val="none" w:sz="0" w:space="0" w:color="auto"/>
      </w:divBdr>
    </w:div>
    <w:div w:id="498079231">
      <w:bodyDiv w:val="1"/>
      <w:marLeft w:val="0"/>
      <w:marRight w:val="0"/>
      <w:marTop w:val="0"/>
      <w:marBottom w:val="0"/>
      <w:divBdr>
        <w:top w:val="none" w:sz="0" w:space="0" w:color="auto"/>
        <w:left w:val="none" w:sz="0" w:space="0" w:color="auto"/>
        <w:bottom w:val="none" w:sz="0" w:space="0" w:color="auto"/>
        <w:right w:val="none" w:sz="0" w:space="0" w:color="auto"/>
      </w:divBdr>
    </w:div>
    <w:div w:id="500513231">
      <w:bodyDiv w:val="1"/>
      <w:marLeft w:val="0"/>
      <w:marRight w:val="0"/>
      <w:marTop w:val="0"/>
      <w:marBottom w:val="0"/>
      <w:divBdr>
        <w:top w:val="none" w:sz="0" w:space="0" w:color="auto"/>
        <w:left w:val="none" w:sz="0" w:space="0" w:color="auto"/>
        <w:bottom w:val="none" w:sz="0" w:space="0" w:color="auto"/>
        <w:right w:val="none" w:sz="0" w:space="0" w:color="auto"/>
      </w:divBdr>
    </w:div>
    <w:div w:id="500580218">
      <w:bodyDiv w:val="1"/>
      <w:marLeft w:val="0"/>
      <w:marRight w:val="0"/>
      <w:marTop w:val="0"/>
      <w:marBottom w:val="0"/>
      <w:divBdr>
        <w:top w:val="none" w:sz="0" w:space="0" w:color="auto"/>
        <w:left w:val="none" w:sz="0" w:space="0" w:color="auto"/>
        <w:bottom w:val="none" w:sz="0" w:space="0" w:color="auto"/>
        <w:right w:val="none" w:sz="0" w:space="0" w:color="auto"/>
      </w:divBdr>
    </w:div>
    <w:div w:id="501160526">
      <w:bodyDiv w:val="1"/>
      <w:marLeft w:val="0"/>
      <w:marRight w:val="0"/>
      <w:marTop w:val="0"/>
      <w:marBottom w:val="0"/>
      <w:divBdr>
        <w:top w:val="none" w:sz="0" w:space="0" w:color="auto"/>
        <w:left w:val="none" w:sz="0" w:space="0" w:color="auto"/>
        <w:bottom w:val="none" w:sz="0" w:space="0" w:color="auto"/>
        <w:right w:val="none" w:sz="0" w:space="0" w:color="auto"/>
      </w:divBdr>
    </w:div>
    <w:div w:id="508757472">
      <w:bodyDiv w:val="1"/>
      <w:marLeft w:val="0"/>
      <w:marRight w:val="0"/>
      <w:marTop w:val="0"/>
      <w:marBottom w:val="0"/>
      <w:divBdr>
        <w:top w:val="none" w:sz="0" w:space="0" w:color="auto"/>
        <w:left w:val="none" w:sz="0" w:space="0" w:color="auto"/>
        <w:bottom w:val="none" w:sz="0" w:space="0" w:color="auto"/>
        <w:right w:val="none" w:sz="0" w:space="0" w:color="auto"/>
      </w:divBdr>
    </w:div>
    <w:div w:id="527569955">
      <w:bodyDiv w:val="1"/>
      <w:marLeft w:val="0"/>
      <w:marRight w:val="0"/>
      <w:marTop w:val="0"/>
      <w:marBottom w:val="0"/>
      <w:divBdr>
        <w:top w:val="none" w:sz="0" w:space="0" w:color="auto"/>
        <w:left w:val="none" w:sz="0" w:space="0" w:color="auto"/>
        <w:bottom w:val="none" w:sz="0" w:space="0" w:color="auto"/>
        <w:right w:val="none" w:sz="0" w:space="0" w:color="auto"/>
      </w:divBdr>
    </w:div>
    <w:div w:id="529992642">
      <w:bodyDiv w:val="1"/>
      <w:marLeft w:val="0"/>
      <w:marRight w:val="0"/>
      <w:marTop w:val="0"/>
      <w:marBottom w:val="0"/>
      <w:divBdr>
        <w:top w:val="none" w:sz="0" w:space="0" w:color="auto"/>
        <w:left w:val="none" w:sz="0" w:space="0" w:color="auto"/>
        <w:bottom w:val="none" w:sz="0" w:space="0" w:color="auto"/>
        <w:right w:val="none" w:sz="0" w:space="0" w:color="auto"/>
      </w:divBdr>
    </w:div>
    <w:div w:id="534319302">
      <w:bodyDiv w:val="1"/>
      <w:marLeft w:val="0"/>
      <w:marRight w:val="0"/>
      <w:marTop w:val="0"/>
      <w:marBottom w:val="0"/>
      <w:divBdr>
        <w:top w:val="none" w:sz="0" w:space="0" w:color="auto"/>
        <w:left w:val="none" w:sz="0" w:space="0" w:color="auto"/>
        <w:bottom w:val="none" w:sz="0" w:space="0" w:color="auto"/>
        <w:right w:val="none" w:sz="0" w:space="0" w:color="auto"/>
      </w:divBdr>
    </w:div>
    <w:div w:id="536478181">
      <w:bodyDiv w:val="1"/>
      <w:marLeft w:val="0"/>
      <w:marRight w:val="0"/>
      <w:marTop w:val="0"/>
      <w:marBottom w:val="0"/>
      <w:divBdr>
        <w:top w:val="none" w:sz="0" w:space="0" w:color="auto"/>
        <w:left w:val="none" w:sz="0" w:space="0" w:color="auto"/>
        <w:bottom w:val="none" w:sz="0" w:space="0" w:color="auto"/>
        <w:right w:val="none" w:sz="0" w:space="0" w:color="auto"/>
      </w:divBdr>
    </w:div>
    <w:div w:id="539324788">
      <w:bodyDiv w:val="1"/>
      <w:marLeft w:val="0"/>
      <w:marRight w:val="0"/>
      <w:marTop w:val="0"/>
      <w:marBottom w:val="0"/>
      <w:divBdr>
        <w:top w:val="none" w:sz="0" w:space="0" w:color="auto"/>
        <w:left w:val="none" w:sz="0" w:space="0" w:color="auto"/>
        <w:bottom w:val="none" w:sz="0" w:space="0" w:color="auto"/>
        <w:right w:val="none" w:sz="0" w:space="0" w:color="auto"/>
      </w:divBdr>
    </w:div>
    <w:div w:id="549462787">
      <w:bodyDiv w:val="1"/>
      <w:marLeft w:val="0"/>
      <w:marRight w:val="0"/>
      <w:marTop w:val="0"/>
      <w:marBottom w:val="0"/>
      <w:divBdr>
        <w:top w:val="none" w:sz="0" w:space="0" w:color="auto"/>
        <w:left w:val="none" w:sz="0" w:space="0" w:color="auto"/>
        <w:bottom w:val="none" w:sz="0" w:space="0" w:color="auto"/>
        <w:right w:val="none" w:sz="0" w:space="0" w:color="auto"/>
      </w:divBdr>
    </w:div>
    <w:div w:id="551884325">
      <w:bodyDiv w:val="1"/>
      <w:marLeft w:val="0"/>
      <w:marRight w:val="0"/>
      <w:marTop w:val="0"/>
      <w:marBottom w:val="0"/>
      <w:divBdr>
        <w:top w:val="none" w:sz="0" w:space="0" w:color="auto"/>
        <w:left w:val="none" w:sz="0" w:space="0" w:color="auto"/>
        <w:bottom w:val="none" w:sz="0" w:space="0" w:color="auto"/>
        <w:right w:val="none" w:sz="0" w:space="0" w:color="auto"/>
      </w:divBdr>
    </w:div>
    <w:div w:id="566651789">
      <w:bodyDiv w:val="1"/>
      <w:marLeft w:val="0"/>
      <w:marRight w:val="0"/>
      <w:marTop w:val="0"/>
      <w:marBottom w:val="0"/>
      <w:divBdr>
        <w:top w:val="none" w:sz="0" w:space="0" w:color="auto"/>
        <w:left w:val="none" w:sz="0" w:space="0" w:color="auto"/>
        <w:bottom w:val="none" w:sz="0" w:space="0" w:color="auto"/>
        <w:right w:val="none" w:sz="0" w:space="0" w:color="auto"/>
      </w:divBdr>
    </w:div>
    <w:div w:id="579483763">
      <w:bodyDiv w:val="1"/>
      <w:marLeft w:val="0"/>
      <w:marRight w:val="0"/>
      <w:marTop w:val="0"/>
      <w:marBottom w:val="0"/>
      <w:divBdr>
        <w:top w:val="none" w:sz="0" w:space="0" w:color="auto"/>
        <w:left w:val="none" w:sz="0" w:space="0" w:color="auto"/>
        <w:bottom w:val="none" w:sz="0" w:space="0" w:color="auto"/>
        <w:right w:val="none" w:sz="0" w:space="0" w:color="auto"/>
      </w:divBdr>
    </w:div>
    <w:div w:id="579994693">
      <w:bodyDiv w:val="1"/>
      <w:marLeft w:val="0"/>
      <w:marRight w:val="0"/>
      <w:marTop w:val="0"/>
      <w:marBottom w:val="0"/>
      <w:divBdr>
        <w:top w:val="none" w:sz="0" w:space="0" w:color="auto"/>
        <w:left w:val="none" w:sz="0" w:space="0" w:color="auto"/>
        <w:bottom w:val="none" w:sz="0" w:space="0" w:color="auto"/>
        <w:right w:val="none" w:sz="0" w:space="0" w:color="auto"/>
      </w:divBdr>
    </w:div>
    <w:div w:id="600843523">
      <w:bodyDiv w:val="1"/>
      <w:marLeft w:val="0"/>
      <w:marRight w:val="0"/>
      <w:marTop w:val="0"/>
      <w:marBottom w:val="0"/>
      <w:divBdr>
        <w:top w:val="none" w:sz="0" w:space="0" w:color="auto"/>
        <w:left w:val="none" w:sz="0" w:space="0" w:color="auto"/>
        <w:bottom w:val="none" w:sz="0" w:space="0" w:color="auto"/>
        <w:right w:val="none" w:sz="0" w:space="0" w:color="auto"/>
      </w:divBdr>
    </w:div>
    <w:div w:id="621304349">
      <w:bodyDiv w:val="1"/>
      <w:marLeft w:val="0"/>
      <w:marRight w:val="0"/>
      <w:marTop w:val="0"/>
      <w:marBottom w:val="0"/>
      <w:divBdr>
        <w:top w:val="none" w:sz="0" w:space="0" w:color="auto"/>
        <w:left w:val="none" w:sz="0" w:space="0" w:color="auto"/>
        <w:bottom w:val="none" w:sz="0" w:space="0" w:color="auto"/>
        <w:right w:val="none" w:sz="0" w:space="0" w:color="auto"/>
      </w:divBdr>
    </w:div>
    <w:div w:id="628167904">
      <w:bodyDiv w:val="1"/>
      <w:marLeft w:val="0"/>
      <w:marRight w:val="0"/>
      <w:marTop w:val="0"/>
      <w:marBottom w:val="0"/>
      <w:divBdr>
        <w:top w:val="none" w:sz="0" w:space="0" w:color="auto"/>
        <w:left w:val="none" w:sz="0" w:space="0" w:color="auto"/>
        <w:bottom w:val="none" w:sz="0" w:space="0" w:color="auto"/>
        <w:right w:val="none" w:sz="0" w:space="0" w:color="auto"/>
      </w:divBdr>
    </w:div>
    <w:div w:id="642462428">
      <w:bodyDiv w:val="1"/>
      <w:marLeft w:val="0"/>
      <w:marRight w:val="0"/>
      <w:marTop w:val="0"/>
      <w:marBottom w:val="0"/>
      <w:divBdr>
        <w:top w:val="none" w:sz="0" w:space="0" w:color="auto"/>
        <w:left w:val="none" w:sz="0" w:space="0" w:color="auto"/>
        <w:bottom w:val="none" w:sz="0" w:space="0" w:color="auto"/>
        <w:right w:val="none" w:sz="0" w:space="0" w:color="auto"/>
      </w:divBdr>
    </w:div>
    <w:div w:id="646981898">
      <w:bodyDiv w:val="1"/>
      <w:marLeft w:val="0"/>
      <w:marRight w:val="0"/>
      <w:marTop w:val="0"/>
      <w:marBottom w:val="0"/>
      <w:divBdr>
        <w:top w:val="none" w:sz="0" w:space="0" w:color="auto"/>
        <w:left w:val="none" w:sz="0" w:space="0" w:color="auto"/>
        <w:bottom w:val="none" w:sz="0" w:space="0" w:color="auto"/>
        <w:right w:val="none" w:sz="0" w:space="0" w:color="auto"/>
      </w:divBdr>
    </w:div>
    <w:div w:id="651056587">
      <w:bodyDiv w:val="1"/>
      <w:marLeft w:val="0"/>
      <w:marRight w:val="0"/>
      <w:marTop w:val="0"/>
      <w:marBottom w:val="0"/>
      <w:divBdr>
        <w:top w:val="none" w:sz="0" w:space="0" w:color="auto"/>
        <w:left w:val="none" w:sz="0" w:space="0" w:color="auto"/>
        <w:bottom w:val="none" w:sz="0" w:space="0" w:color="auto"/>
        <w:right w:val="none" w:sz="0" w:space="0" w:color="auto"/>
      </w:divBdr>
    </w:div>
    <w:div w:id="653527667">
      <w:bodyDiv w:val="1"/>
      <w:marLeft w:val="0"/>
      <w:marRight w:val="0"/>
      <w:marTop w:val="0"/>
      <w:marBottom w:val="0"/>
      <w:divBdr>
        <w:top w:val="none" w:sz="0" w:space="0" w:color="auto"/>
        <w:left w:val="none" w:sz="0" w:space="0" w:color="auto"/>
        <w:bottom w:val="none" w:sz="0" w:space="0" w:color="auto"/>
        <w:right w:val="none" w:sz="0" w:space="0" w:color="auto"/>
      </w:divBdr>
    </w:div>
    <w:div w:id="654913845">
      <w:bodyDiv w:val="1"/>
      <w:marLeft w:val="0"/>
      <w:marRight w:val="0"/>
      <w:marTop w:val="0"/>
      <w:marBottom w:val="0"/>
      <w:divBdr>
        <w:top w:val="none" w:sz="0" w:space="0" w:color="auto"/>
        <w:left w:val="none" w:sz="0" w:space="0" w:color="auto"/>
        <w:bottom w:val="none" w:sz="0" w:space="0" w:color="auto"/>
        <w:right w:val="none" w:sz="0" w:space="0" w:color="auto"/>
      </w:divBdr>
    </w:div>
    <w:div w:id="655453118">
      <w:bodyDiv w:val="1"/>
      <w:marLeft w:val="0"/>
      <w:marRight w:val="0"/>
      <w:marTop w:val="0"/>
      <w:marBottom w:val="0"/>
      <w:divBdr>
        <w:top w:val="none" w:sz="0" w:space="0" w:color="auto"/>
        <w:left w:val="none" w:sz="0" w:space="0" w:color="auto"/>
        <w:bottom w:val="none" w:sz="0" w:space="0" w:color="auto"/>
        <w:right w:val="none" w:sz="0" w:space="0" w:color="auto"/>
      </w:divBdr>
    </w:div>
    <w:div w:id="661354280">
      <w:bodyDiv w:val="1"/>
      <w:marLeft w:val="0"/>
      <w:marRight w:val="0"/>
      <w:marTop w:val="0"/>
      <w:marBottom w:val="0"/>
      <w:divBdr>
        <w:top w:val="none" w:sz="0" w:space="0" w:color="auto"/>
        <w:left w:val="none" w:sz="0" w:space="0" w:color="auto"/>
        <w:bottom w:val="none" w:sz="0" w:space="0" w:color="auto"/>
        <w:right w:val="none" w:sz="0" w:space="0" w:color="auto"/>
      </w:divBdr>
    </w:div>
    <w:div w:id="673342489">
      <w:bodyDiv w:val="1"/>
      <w:marLeft w:val="0"/>
      <w:marRight w:val="0"/>
      <w:marTop w:val="0"/>
      <w:marBottom w:val="0"/>
      <w:divBdr>
        <w:top w:val="none" w:sz="0" w:space="0" w:color="auto"/>
        <w:left w:val="none" w:sz="0" w:space="0" w:color="auto"/>
        <w:bottom w:val="none" w:sz="0" w:space="0" w:color="auto"/>
        <w:right w:val="none" w:sz="0" w:space="0" w:color="auto"/>
      </w:divBdr>
    </w:div>
    <w:div w:id="681124453">
      <w:bodyDiv w:val="1"/>
      <w:marLeft w:val="0"/>
      <w:marRight w:val="0"/>
      <w:marTop w:val="0"/>
      <w:marBottom w:val="0"/>
      <w:divBdr>
        <w:top w:val="none" w:sz="0" w:space="0" w:color="auto"/>
        <w:left w:val="none" w:sz="0" w:space="0" w:color="auto"/>
        <w:bottom w:val="none" w:sz="0" w:space="0" w:color="auto"/>
        <w:right w:val="none" w:sz="0" w:space="0" w:color="auto"/>
      </w:divBdr>
    </w:div>
    <w:div w:id="683674035">
      <w:bodyDiv w:val="1"/>
      <w:marLeft w:val="0"/>
      <w:marRight w:val="0"/>
      <w:marTop w:val="0"/>
      <w:marBottom w:val="0"/>
      <w:divBdr>
        <w:top w:val="none" w:sz="0" w:space="0" w:color="auto"/>
        <w:left w:val="none" w:sz="0" w:space="0" w:color="auto"/>
        <w:bottom w:val="none" w:sz="0" w:space="0" w:color="auto"/>
        <w:right w:val="none" w:sz="0" w:space="0" w:color="auto"/>
      </w:divBdr>
    </w:div>
    <w:div w:id="684600506">
      <w:bodyDiv w:val="1"/>
      <w:marLeft w:val="0"/>
      <w:marRight w:val="0"/>
      <w:marTop w:val="0"/>
      <w:marBottom w:val="0"/>
      <w:divBdr>
        <w:top w:val="none" w:sz="0" w:space="0" w:color="auto"/>
        <w:left w:val="none" w:sz="0" w:space="0" w:color="auto"/>
        <w:bottom w:val="none" w:sz="0" w:space="0" w:color="auto"/>
        <w:right w:val="none" w:sz="0" w:space="0" w:color="auto"/>
      </w:divBdr>
    </w:div>
    <w:div w:id="694844962">
      <w:bodyDiv w:val="1"/>
      <w:marLeft w:val="0"/>
      <w:marRight w:val="0"/>
      <w:marTop w:val="0"/>
      <w:marBottom w:val="0"/>
      <w:divBdr>
        <w:top w:val="none" w:sz="0" w:space="0" w:color="auto"/>
        <w:left w:val="none" w:sz="0" w:space="0" w:color="auto"/>
        <w:bottom w:val="none" w:sz="0" w:space="0" w:color="auto"/>
        <w:right w:val="none" w:sz="0" w:space="0" w:color="auto"/>
      </w:divBdr>
    </w:div>
    <w:div w:id="700477191">
      <w:bodyDiv w:val="1"/>
      <w:marLeft w:val="0"/>
      <w:marRight w:val="0"/>
      <w:marTop w:val="0"/>
      <w:marBottom w:val="0"/>
      <w:divBdr>
        <w:top w:val="none" w:sz="0" w:space="0" w:color="auto"/>
        <w:left w:val="none" w:sz="0" w:space="0" w:color="auto"/>
        <w:bottom w:val="none" w:sz="0" w:space="0" w:color="auto"/>
        <w:right w:val="none" w:sz="0" w:space="0" w:color="auto"/>
      </w:divBdr>
    </w:div>
    <w:div w:id="703100695">
      <w:bodyDiv w:val="1"/>
      <w:marLeft w:val="0"/>
      <w:marRight w:val="0"/>
      <w:marTop w:val="0"/>
      <w:marBottom w:val="0"/>
      <w:divBdr>
        <w:top w:val="none" w:sz="0" w:space="0" w:color="auto"/>
        <w:left w:val="none" w:sz="0" w:space="0" w:color="auto"/>
        <w:bottom w:val="none" w:sz="0" w:space="0" w:color="auto"/>
        <w:right w:val="none" w:sz="0" w:space="0" w:color="auto"/>
      </w:divBdr>
    </w:div>
    <w:div w:id="716011392">
      <w:bodyDiv w:val="1"/>
      <w:marLeft w:val="0"/>
      <w:marRight w:val="0"/>
      <w:marTop w:val="0"/>
      <w:marBottom w:val="0"/>
      <w:divBdr>
        <w:top w:val="none" w:sz="0" w:space="0" w:color="auto"/>
        <w:left w:val="none" w:sz="0" w:space="0" w:color="auto"/>
        <w:bottom w:val="none" w:sz="0" w:space="0" w:color="auto"/>
        <w:right w:val="none" w:sz="0" w:space="0" w:color="auto"/>
      </w:divBdr>
    </w:div>
    <w:div w:id="717628306">
      <w:bodyDiv w:val="1"/>
      <w:marLeft w:val="0"/>
      <w:marRight w:val="0"/>
      <w:marTop w:val="0"/>
      <w:marBottom w:val="0"/>
      <w:divBdr>
        <w:top w:val="none" w:sz="0" w:space="0" w:color="auto"/>
        <w:left w:val="none" w:sz="0" w:space="0" w:color="auto"/>
        <w:bottom w:val="none" w:sz="0" w:space="0" w:color="auto"/>
        <w:right w:val="none" w:sz="0" w:space="0" w:color="auto"/>
      </w:divBdr>
    </w:div>
    <w:div w:id="719329065">
      <w:bodyDiv w:val="1"/>
      <w:marLeft w:val="0"/>
      <w:marRight w:val="0"/>
      <w:marTop w:val="0"/>
      <w:marBottom w:val="0"/>
      <w:divBdr>
        <w:top w:val="none" w:sz="0" w:space="0" w:color="auto"/>
        <w:left w:val="none" w:sz="0" w:space="0" w:color="auto"/>
        <w:bottom w:val="none" w:sz="0" w:space="0" w:color="auto"/>
        <w:right w:val="none" w:sz="0" w:space="0" w:color="auto"/>
      </w:divBdr>
      <w:divsChild>
        <w:div w:id="158156390">
          <w:marLeft w:val="775"/>
          <w:marRight w:val="0"/>
          <w:marTop w:val="0"/>
          <w:marBottom w:val="0"/>
          <w:divBdr>
            <w:top w:val="none" w:sz="0" w:space="0" w:color="auto"/>
            <w:left w:val="none" w:sz="0" w:space="0" w:color="auto"/>
            <w:bottom w:val="none" w:sz="0" w:space="0" w:color="auto"/>
            <w:right w:val="none" w:sz="0" w:space="0" w:color="auto"/>
          </w:divBdr>
        </w:div>
        <w:div w:id="887572508">
          <w:blockQuote w:val="1"/>
          <w:marLeft w:val="720"/>
          <w:marRight w:val="720"/>
          <w:marTop w:val="100"/>
          <w:marBottom w:val="100"/>
          <w:divBdr>
            <w:top w:val="none" w:sz="0" w:space="0" w:color="auto"/>
            <w:left w:val="none" w:sz="0" w:space="0" w:color="auto"/>
            <w:bottom w:val="none" w:sz="0" w:space="0" w:color="auto"/>
            <w:right w:val="none" w:sz="0" w:space="0" w:color="auto"/>
          </w:divBdr>
        </w:div>
        <w:div w:id="1223952070">
          <w:marLeft w:val="775"/>
          <w:marRight w:val="0"/>
          <w:marTop w:val="0"/>
          <w:marBottom w:val="0"/>
          <w:divBdr>
            <w:top w:val="none" w:sz="0" w:space="0" w:color="auto"/>
            <w:left w:val="none" w:sz="0" w:space="0" w:color="auto"/>
            <w:bottom w:val="none" w:sz="0" w:space="0" w:color="auto"/>
            <w:right w:val="none" w:sz="0" w:space="0" w:color="auto"/>
          </w:divBdr>
        </w:div>
        <w:div w:id="1669168551">
          <w:marLeft w:val="775"/>
          <w:marRight w:val="0"/>
          <w:marTop w:val="0"/>
          <w:marBottom w:val="0"/>
          <w:divBdr>
            <w:top w:val="none" w:sz="0" w:space="0" w:color="auto"/>
            <w:left w:val="none" w:sz="0" w:space="0" w:color="auto"/>
            <w:bottom w:val="none" w:sz="0" w:space="0" w:color="auto"/>
            <w:right w:val="none" w:sz="0" w:space="0" w:color="auto"/>
          </w:divBdr>
        </w:div>
        <w:div w:id="1847819772">
          <w:marLeft w:val="775"/>
          <w:marRight w:val="0"/>
          <w:marTop w:val="0"/>
          <w:marBottom w:val="0"/>
          <w:divBdr>
            <w:top w:val="none" w:sz="0" w:space="0" w:color="auto"/>
            <w:left w:val="none" w:sz="0" w:space="0" w:color="auto"/>
            <w:bottom w:val="none" w:sz="0" w:space="0" w:color="auto"/>
            <w:right w:val="none" w:sz="0" w:space="0" w:color="auto"/>
          </w:divBdr>
        </w:div>
      </w:divsChild>
    </w:div>
    <w:div w:id="725300001">
      <w:bodyDiv w:val="1"/>
      <w:marLeft w:val="0"/>
      <w:marRight w:val="0"/>
      <w:marTop w:val="0"/>
      <w:marBottom w:val="0"/>
      <w:divBdr>
        <w:top w:val="none" w:sz="0" w:space="0" w:color="auto"/>
        <w:left w:val="none" w:sz="0" w:space="0" w:color="auto"/>
        <w:bottom w:val="none" w:sz="0" w:space="0" w:color="auto"/>
        <w:right w:val="none" w:sz="0" w:space="0" w:color="auto"/>
      </w:divBdr>
    </w:div>
    <w:div w:id="725953355">
      <w:bodyDiv w:val="1"/>
      <w:marLeft w:val="0"/>
      <w:marRight w:val="0"/>
      <w:marTop w:val="0"/>
      <w:marBottom w:val="0"/>
      <w:divBdr>
        <w:top w:val="none" w:sz="0" w:space="0" w:color="auto"/>
        <w:left w:val="none" w:sz="0" w:space="0" w:color="auto"/>
        <w:bottom w:val="none" w:sz="0" w:space="0" w:color="auto"/>
        <w:right w:val="none" w:sz="0" w:space="0" w:color="auto"/>
      </w:divBdr>
    </w:div>
    <w:div w:id="728572521">
      <w:bodyDiv w:val="1"/>
      <w:marLeft w:val="0"/>
      <w:marRight w:val="0"/>
      <w:marTop w:val="0"/>
      <w:marBottom w:val="0"/>
      <w:divBdr>
        <w:top w:val="none" w:sz="0" w:space="0" w:color="auto"/>
        <w:left w:val="none" w:sz="0" w:space="0" w:color="auto"/>
        <w:bottom w:val="none" w:sz="0" w:space="0" w:color="auto"/>
        <w:right w:val="none" w:sz="0" w:space="0" w:color="auto"/>
      </w:divBdr>
    </w:div>
    <w:div w:id="735856096">
      <w:bodyDiv w:val="1"/>
      <w:marLeft w:val="0"/>
      <w:marRight w:val="0"/>
      <w:marTop w:val="0"/>
      <w:marBottom w:val="0"/>
      <w:divBdr>
        <w:top w:val="none" w:sz="0" w:space="0" w:color="auto"/>
        <w:left w:val="none" w:sz="0" w:space="0" w:color="auto"/>
        <w:bottom w:val="none" w:sz="0" w:space="0" w:color="auto"/>
        <w:right w:val="none" w:sz="0" w:space="0" w:color="auto"/>
      </w:divBdr>
    </w:div>
    <w:div w:id="739789319">
      <w:bodyDiv w:val="1"/>
      <w:marLeft w:val="0"/>
      <w:marRight w:val="0"/>
      <w:marTop w:val="0"/>
      <w:marBottom w:val="0"/>
      <w:divBdr>
        <w:top w:val="none" w:sz="0" w:space="0" w:color="auto"/>
        <w:left w:val="none" w:sz="0" w:space="0" w:color="auto"/>
        <w:bottom w:val="none" w:sz="0" w:space="0" w:color="auto"/>
        <w:right w:val="none" w:sz="0" w:space="0" w:color="auto"/>
      </w:divBdr>
    </w:div>
    <w:div w:id="740374354">
      <w:bodyDiv w:val="1"/>
      <w:marLeft w:val="0"/>
      <w:marRight w:val="0"/>
      <w:marTop w:val="0"/>
      <w:marBottom w:val="0"/>
      <w:divBdr>
        <w:top w:val="none" w:sz="0" w:space="0" w:color="auto"/>
        <w:left w:val="none" w:sz="0" w:space="0" w:color="auto"/>
        <w:bottom w:val="none" w:sz="0" w:space="0" w:color="auto"/>
        <w:right w:val="none" w:sz="0" w:space="0" w:color="auto"/>
      </w:divBdr>
    </w:div>
    <w:div w:id="755781866">
      <w:bodyDiv w:val="1"/>
      <w:marLeft w:val="0"/>
      <w:marRight w:val="0"/>
      <w:marTop w:val="0"/>
      <w:marBottom w:val="0"/>
      <w:divBdr>
        <w:top w:val="none" w:sz="0" w:space="0" w:color="auto"/>
        <w:left w:val="none" w:sz="0" w:space="0" w:color="auto"/>
        <w:bottom w:val="none" w:sz="0" w:space="0" w:color="auto"/>
        <w:right w:val="none" w:sz="0" w:space="0" w:color="auto"/>
      </w:divBdr>
    </w:div>
    <w:div w:id="767388743">
      <w:bodyDiv w:val="1"/>
      <w:marLeft w:val="0"/>
      <w:marRight w:val="0"/>
      <w:marTop w:val="0"/>
      <w:marBottom w:val="0"/>
      <w:divBdr>
        <w:top w:val="none" w:sz="0" w:space="0" w:color="auto"/>
        <w:left w:val="none" w:sz="0" w:space="0" w:color="auto"/>
        <w:bottom w:val="none" w:sz="0" w:space="0" w:color="auto"/>
        <w:right w:val="none" w:sz="0" w:space="0" w:color="auto"/>
      </w:divBdr>
    </w:div>
    <w:div w:id="787822044">
      <w:bodyDiv w:val="1"/>
      <w:marLeft w:val="0"/>
      <w:marRight w:val="0"/>
      <w:marTop w:val="0"/>
      <w:marBottom w:val="0"/>
      <w:divBdr>
        <w:top w:val="none" w:sz="0" w:space="0" w:color="auto"/>
        <w:left w:val="none" w:sz="0" w:space="0" w:color="auto"/>
        <w:bottom w:val="none" w:sz="0" w:space="0" w:color="auto"/>
        <w:right w:val="none" w:sz="0" w:space="0" w:color="auto"/>
      </w:divBdr>
    </w:div>
    <w:div w:id="800926248">
      <w:bodyDiv w:val="1"/>
      <w:marLeft w:val="0"/>
      <w:marRight w:val="0"/>
      <w:marTop w:val="0"/>
      <w:marBottom w:val="0"/>
      <w:divBdr>
        <w:top w:val="none" w:sz="0" w:space="0" w:color="auto"/>
        <w:left w:val="none" w:sz="0" w:space="0" w:color="auto"/>
        <w:bottom w:val="none" w:sz="0" w:space="0" w:color="auto"/>
        <w:right w:val="none" w:sz="0" w:space="0" w:color="auto"/>
      </w:divBdr>
    </w:div>
    <w:div w:id="802389188">
      <w:bodyDiv w:val="1"/>
      <w:marLeft w:val="0"/>
      <w:marRight w:val="0"/>
      <w:marTop w:val="0"/>
      <w:marBottom w:val="0"/>
      <w:divBdr>
        <w:top w:val="none" w:sz="0" w:space="0" w:color="auto"/>
        <w:left w:val="none" w:sz="0" w:space="0" w:color="auto"/>
        <w:bottom w:val="none" w:sz="0" w:space="0" w:color="auto"/>
        <w:right w:val="none" w:sz="0" w:space="0" w:color="auto"/>
      </w:divBdr>
    </w:div>
    <w:div w:id="808590418">
      <w:bodyDiv w:val="1"/>
      <w:marLeft w:val="0"/>
      <w:marRight w:val="0"/>
      <w:marTop w:val="0"/>
      <w:marBottom w:val="0"/>
      <w:divBdr>
        <w:top w:val="none" w:sz="0" w:space="0" w:color="auto"/>
        <w:left w:val="none" w:sz="0" w:space="0" w:color="auto"/>
        <w:bottom w:val="none" w:sz="0" w:space="0" w:color="auto"/>
        <w:right w:val="none" w:sz="0" w:space="0" w:color="auto"/>
      </w:divBdr>
    </w:div>
    <w:div w:id="808984885">
      <w:bodyDiv w:val="1"/>
      <w:marLeft w:val="0"/>
      <w:marRight w:val="0"/>
      <w:marTop w:val="0"/>
      <w:marBottom w:val="0"/>
      <w:divBdr>
        <w:top w:val="none" w:sz="0" w:space="0" w:color="auto"/>
        <w:left w:val="none" w:sz="0" w:space="0" w:color="auto"/>
        <w:bottom w:val="none" w:sz="0" w:space="0" w:color="auto"/>
        <w:right w:val="none" w:sz="0" w:space="0" w:color="auto"/>
      </w:divBdr>
    </w:div>
    <w:div w:id="813178768">
      <w:bodyDiv w:val="1"/>
      <w:marLeft w:val="0"/>
      <w:marRight w:val="0"/>
      <w:marTop w:val="0"/>
      <w:marBottom w:val="0"/>
      <w:divBdr>
        <w:top w:val="none" w:sz="0" w:space="0" w:color="auto"/>
        <w:left w:val="none" w:sz="0" w:space="0" w:color="auto"/>
        <w:bottom w:val="none" w:sz="0" w:space="0" w:color="auto"/>
        <w:right w:val="none" w:sz="0" w:space="0" w:color="auto"/>
      </w:divBdr>
    </w:div>
    <w:div w:id="830830168">
      <w:bodyDiv w:val="1"/>
      <w:marLeft w:val="0"/>
      <w:marRight w:val="0"/>
      <w:marTop w:val="0"/>
      <w:marBottom w:val="0"/>
      <w:divBdr>
        <w:top w:val="none" w:sz="0" w:space="0" w:color="auto"/>
        <w:left w:val="none" w:sz="0" w:space="0" w:color="auto"/>
        <w:bottom w:val="none" w:sz="0" w:space="0" w:color="auto"/>
        <w:right w:val="none" w:sz="0" w:space="0" w:color="auto"/>
      </w:divBdr>
    </w:div>
    <w:div w:id="838539654">
      <w:bodyDiv w:val="1"/>
      <w:marLeft w:val="0"/>
      <w:marRight w:val="0"/>
      <w:marTop w:val="0"/>
      <w:marBottom w:val="0"/>
      <w:divBdr>
        <w:top w:val="none" w:sz="0" w:space="0" w:color="auto"/>
        <w:left w:val="none" w:sz="0" w:space="0" w:color="auto"/>
        <w:bottom w:val="none" w:sz="0" w:space="0" w:color="auto"/>
        <w:right w:val="none" w:sz="0" w:space="0" w:color="auto"/>
      </w:divBdr>
    </w:div>
    <w:div w:id="845555525">
      <w:bodyDiv w:val="1"/>
      <w:marLeft w:val="0"/>
      <w:marRight w:val="0"/>
      <w:marTop w:val="0"/>
      <w:marBottom w:val="0"/>
      <w:divBdr>
        <w:top w:val="none" w:sz="0" w:space="0" w:color="auto"/>
        <w:left w:val="none" w:sz="0" w:space="0" w:color="auto"/>
        <w:bottom w:val="none" w:sz="0" w:space="0" w:color="auto"/>
        <w:right w:val="none" w:sz="0" w:space="0" w:color="auto"/>
      </w:divBdr>
    </w:div>
    <w:div w:id="845709193">
      <w:bodyDiv w:val="1"/>
      <w:marLeft w:val="0"/>
      <w:marRight w:val="0"/>
      <w:marTop w:val="0"/>
      <w:marBottom w:val="0"/>
      <w:divBdr>
        <w:top w:val="none" w:sz="0" w:space="0" w:color="auto"/>
        <w:left w:val="none" w:sz="0" w:space="0" w:color="auto"/>
        <w:bottom w:val="none" w:sz="0" w:space="0" w:color="auto"/>
        <w:right w:val="none" w:sz="0" w:space="0" w:color="auto"/>
      </w:divBdr>
    </w:div>
    <w:div w:id="848133497">
      <w:bodyDiv w:val="1"/>
      <w:marLeft w:val="0"/>
      <w:marRight w:val="0"/>
      <w:marTop w:val="0"/>
      <w:marBottom w:val="0"/>
      <w:divBdr>
        <w:top w:val="none" w:sz="0" w:space="0" w:color="auto"/>
        <w:left w:val="none" w:sz="0" w:space="0" w:color="auto"/>
        <w:bottom w:val="none" w:sz="0" w:space="0" w:color="auto"/>
        <w:right w:val="none" w:sz="0" w:space="0" w:color="auto"/>
      </w:divBdr>
    </w:div>
    <w:div w:id="856582010">
      <w:bodyDiv w:val="1"/>
      <w:marLeft w:val="0"/>
      <w:marRight w:val="0"/>
      <w:marTop w:val="0"/>
      <w:marBottom w:val="0"/>
      <w:divBdr>
        <w:top w:val="none" w:sz="0" w:space="0" w:color="auto"/>
        <w:left w:val="none" w:sz="0" w:space="0" w:color="auto"/>
        <w:bottom w:val="none" w:sz="0" w:space="0" w:color="auto"/>
        <w:right w:val="none" w:sz="0" w:space="0" w:color="auto"/>
      </w:divBdr>
    </w:div>
    <w:div w:id="863858407">
      <w:bodyDiv w:val="1"/>
      <w:marLeft w:val="0"/>
      <w:marRight w:val="0"/>
      <w:marTop w:val="0"/>
      <w:marBottom w:val="0"/>
      <w:divBdr>
        <w:top w:val="none" w:sz="0" w:space="0" w:color="auto"/>
        <w:left w:val="none" w:sz="0" w:space="0" w:color="auto"/>
        <w:bottom w:val="none" w:sz="0" w:space="0" w:color="auto"/>
        <w:right w:val="none" w:sz="0" w:space="0" w:color="auto"/>
      </w:divBdr>
    </w:div>
    <w:div w:id="891846525">
      <w:bodyDiv w:val="1"/>
      <w:marLeft w:val="0"/>
      <w:marRight w:val="0"/>
      <w:marTop w:val="0"/>
      <w:marBottom w:val="0"/>
      <w:divBdr>
        <w:top w:val="none" w:sz="0" w:space="0" w:color="auto"/>
        <w:left w:val="none" w:sz="0" w:space="0" w:color="auto"/>
        <w:bottom w:val="none" w:sz="0" w:space="0" w:color="auto"/>
        <w:right w:val="none" w:sz="0" w:space="0" w:color="auto"/>
      </w:divBdr>
    </w:div>
    <w:div w:id="893585534">
      <w:bodyDiv w:val="1"/>
      <w:marLeft w:val="0"/>
      <w:marRight w:val="0"/>
      <w:marTop w:val="0"/>
      <w:marBottom w:val="0"/>
      <w:divBdr>
        <w:top w:val="none" w:sz="0" w:space="0" w:color="auto"/>
        <w:left w:val="none" w:sz="0" w:space="0" w:color="auto"/>
        <w:bottom w:val="none" w:sz="0" w:space="0" w:color="auto"/>
        <w:right w:val="none" w:sz="0" w:space="0" w:color="auto"/>
      </w:divBdr>
    </w:div>
    <w:div w:id="894971321">
      <w:bodyDiv w:val="1"/>
      <w:marLeft w:val="0"/>
      <w:marRight w:val="0"/>
      <w:marTop w:val="0"/>
      <w:marBottom w:val="0"/>
      <w:divBdr>
        <w:top w:val="none" w:sz="0" w:space="0" w:color="auto"/>
        <w:left w:val="none" w:sz="0" w:space="0" w:color="auto"/>
        <w:bottom w:val="none" w:sz="0" w:space="0" w:color="auto"/>
        <w:right w:val="none" w:sz="0" w:space="0" w:color="auto"/>
      </w:divBdr>
      <w:divsChild>
        <w:div w:id="1741126923">
          <w:marLeft w:val="0"/>
          <w:marRight w:val="0"/>
          <w:marTop w:val="0"/>
          <w:marBottom w:val="0"/>
          <w:divBdr>
            <w:top w:val="none" w:sz="0" w:space="0" w:color="auto"/>
            <w:left w:val="none" w:sz="0" w:space="0" w:color="auto"/>
            <w:bottom w:val="none" w:sz="0" w:space="0" w:color="auto"/>
            <w:right w:val="none" w:sz="0" w:space="0" w:color="auto"/>
          </w:divBdr>
        </w:div>
      </w:divsChild>
    </w:div>
    <w:div w:id="904024053">
      <w:bodyDiv w:val="1"/>
      <w:marLeft w:val="0"/>
      <w:marRight w:val="0"/>
      <w:marTop w:val="0"/>
      <w:marBottom w:val="0"/>
      <w:divBdr>
        <w:top w:val="none" w:sz="0" w:space="0" w:color="auto"/>
        <w:left w:val="none" w:sz="0" w:space="0" w:color="auto"/>
        <w:bottom w:val="none" w:sz="0" w:space="0" w:color="auto"/>
        <w:right w:val="none" w:sz="0" w:space="0" w:color="auto"/>
      </w:divBdr>
    </w:div>
    <w:div w:id="905459064">
      <w:bodyDiv w:val="1"/>
      <w:marLeft w:val="0"/>
      <w:marRight w:val="0"/>
      <w:marTop w:val="0"/>
      <w:marBottom w:val="0"/>
      <w:divBdr>
        <w:top w:val="none" w:sz="0" w:space="0" w:color="auto"/>
        <w:left w:val="none" w:sz="0" w:space="0" w:color="auto"/>
        <w:bottom w:val="none" w:sz="0" w:space="0" w:color="auto"/>
        <w:right w:val="none" w:sz="0" w:space="0" w:color="auto"/>
      </w:divBdr>
    </w:div>
    <w:div w:id="907231923">
      <w:bodyDiv w:val="1"/>
      <w:marLeft w:val="0"/>
      <w:marRight w:val="0"/>
      <w:marTop w:val="0"/>
      <w:marBottom w:val="0"/>
      <w:divBdr>
        <w:top w:val="none" w:sz="0" w:space="0" w:color="auto"/>
        <w:left w:val="none" w:sz="0" w:space="0" w:color="auto"/>
        <w:bottom w:val="none" w:sz="0" w:space="0" w:color="auto"/>
        <w:right w:val="none" w:sz="0" w:space="0" w:color="auto"/>
      </w:divBdr>
    </w:div>
    <w:div w:id="910849690">
      <w:bodyDiv w:val="1"/>
      <w:marLeft w:val="0"/>
      <w:marRight w:val="0"/>
      <w:marTop w:val="0"/>
      <w:marBottom w:val="0"/>
      <w:divBdr>
        <w:top w:val="none" w:sz="0" w:space="0" w:color="auto"/>
        <w:left w:val="none" w:sz="0" w:space="0" w:color="auto"/>
        <w:bottom w:val="none" w:sz="0" w:space="0" w:color="auto"/>
        <w:right w:val="none" w:sz="0" w:space="0" w:color="auto"/>
      </w:divBdr>
    </w:div>
    <w:div w:id="912130694">
      <w:bodyDiv w:val="1"/>
      <w:marLeft w:val="0"/>
      <w:marRight w:val="0"/>
      <w:marTop w:val="0"/>
      <w:marBottom w:val="0"/>
      <w:divBdr>
        <w:top w:val="none" w:sz="0" w:space="0" w:color="auto"/>
        <w:left w:val="none" w:sz="0" w:space="0" w:color="auto"/>
        <w:bottom w:val="none" w:sz="0" w:space="0" w:color="auto"/>
        <w:right w:val="none" w:sz="0" w:space="0" w:color="auto"/>
      </w:divBdr>
    </w:div>
    <w:div w:id="914819450">
      <w:bodyDiv w:val="1"/>
      <w:marLeft w:val="0"/>
      <w:marRight w:val="0"/>
      <w:marTop w:val="0"/>
      <w:marBottom w:val="0"/>
      <w:divBdr>
        <w:top w:val="none" w:sz="0" w:space="0" w:color="auto"/>
        <w:left w:val="none" w:sz="0" w:space="0" w:color="auto"/>
        <w:bottom w:val="none" w:sz="0" w:space="0" w:color="auto"/>
        <w:right w:val="none" w:sz="0" w:space="0" w:color="auto"/>
      </w:divBdr>
    </w:div>
    <w:div w:id="915479249">
      <w:bodyDiv w:val="1"/>
      <w:marLeft w:val="0"/>
      <w:marRight w:val="0"/>
      <w:marTop w:val="0"/>
      <w:marBottom w:val="0"/>
      <w:divBdr>
        <w:top w:val="none" w:sz="0" w:space="0" w:color="auto"/>
        <w:left w:val="none" w:sz="0" w:space="0" w:color="auto"/>
        <w:bottom w:val="none" w:sz="0" w:space="0" w:color="auto"/>
        <w:right w:val="none" w:sz="0" w:space="0" w:color="auto"/>
      </w:divBdr>
    </w:div>
    <w:div w:id="920026198">
      <w:bodyDiv w:val="1"/>
      <w:marLeft w:val="0"/>
      <w:marRight w:val="0"/>
      <w:marTop w:val="0"/>
      <w:marBottom w:val="0"/>
      <w:divBdr>
        <w:top w:val="none" w:sz="0" w:space="0" w:color="auto"/>
        <w:left w:val="none" w:sz="0" w:space="0" w:color="auto"/>
        <w:bottom w:val="none" w:sz="0" w:space="0" w:color="auto"/>
        <w:right w:val="none" w:sz="0" w:space="0" w:color="auto"/>
      </w:divBdr>
    </w:div>
    <w:div w:id="925502801">
      <w:bodyDiv w:val="1"/>
      <w:marLeft w:val="0"/>
      <w:marRight w:val="0"/>
      <w:marTop w:val="0"/>
      <w:marBottom w:val="0"/>
      <w:divBdr>
        <w:top w:val="none" w:sz="0" w:space="0" w:color="auto"/>
        <w:left w:val="none" w:sz="0" w:space="0" w:color="auto"/>
        <w:bottom w:val="none" w:sz="0" w:space="0" w:color="auto"/>
        <w:right w:val="none" w:sz="0" w:space="0" w:color="auto"/>
      </w:divBdr>
    </w:div>
    <w:div w:id="933319970">
      <w:bodyDiv w:val="1"/>
      <w:marLeft w:val="0"/>
      <w:marRight w:val="0"/>
      <w:marTop w:val="0"/>
      <w:marBottom w:val="0"/>
      <w:divBdr>
        <w:top w:val="none" w:sz="0" w:space="0" w:color="auto"/>
        <w:left w:val="none" w:sz="0" w:space="0" w:color="auto"/>
        <w:bottom w:val="none" w:sz="0" w:space="0" w:color="auto"/>
        <w:right w:val="none" w:sz="0" w:space="0" w:color="auto"/>
      </w:divBdr>
    </w:div>
    <w:div w:id="937297068">
      <w:bodyDiv w:val="1"/>
      <w:marLeft w:val="0"/>
      <w:marRight w:val="0"/>
      <w:marTop w:val="0"/>
      <w:marBottom w:val="0"/>
      <w:divBdr>
        <w:top w:val="none" w:sz="0" w:space="0" w:color="auto"/>
        <w:left w:val="none" w:sz="0" w:space="0" w:color="auto"/>
        <w:bottom w:val="none" w:sz="0" w:space="0" w:color="auto"/>
        <w:right w:val="none" w:sz="0" w:space="0" w:color="auto"/>
      </w:divBdr>
    </w:div>
    <w:div w:id="965701116">
      <w:bodyDiv w:val="1"/>
      <w:marLeft w:val="0"/>
      <w:marRight w:val="0"/>
      <w:marTop w:val="0"/>
      <w:marBottom w:val="0"/>
      <w:divBdr>
        <w:top w:val="none" w:sz="0" w:space="0" w:color="auto"/>
        <w:left w:val="none" w:sz="0" w:space="0" w:color="auto"/>
        <w:bottom w:val="none" w:sz="0" w:space="0" w:color="auto"/>
        <w:right w:val="none" w:sz="0" w:space="0" w:color="auto"/>
      </w:divBdr>
    </w:div>
    <w:div w:id="999624493">
      <w:bodyDiv w:val="1"/>
      <w:marLeft w:val="0"/>
      <w:marRight w:val="0"/>
      <w:marTop w:val="0"/>
      <w:marBottom w:val="0"/>
      <w:divBdr>
        <w:top w:val="none" w:sz="0" w:space="0" w:color="auto"/>
        <w:left w:val="none" w:sz="0" w:space="0" w:color="auto"/>
        <w:bottom w:val="none" w:sz="0" w:space="0" w:color="auto"/>
        <w:right w:val="none" w:sz="0" w:space="0" w:color="auto"/>
      </w:divBdr>
    </w:div>
    <w:div w:id="1008292158">
      <w:bodyDiv w:val="1"/>
      <w:marLeft w:val="0"/>
      <w:marRight w:val="0"/>
      <w:marTop w:val="0"/>
      <w:marBottom w:val="0"/>
      <w:divBdr>
        <w:top w:val="none" w:sz="0" w:space="0" w:color="auto"/>
        <w:left w:val="none" w:sz="0" w:space="0" w:color="auto"/>
        <w:bottom w:val="none" w:sz="0" w:space="0" w:color="auto"/>
        <w:right w:val="none" w:sz="0" w:space="0" w:color="auto"/>
      </w:divBdr>
    </w:div>
    <w:div w:id="1010647355">
      <w:bodyDiv w:val="1"/>
      <w:marLeft w:val="0"/>
      <w:marRight w:val="0"/>
      <w:marTop w:val="0"/>
      <w:marBottom w:val="0"/>
      <w:divBdr>
        <w:top w:val="none" w:sz="0" w:space="0" w:color="auto"/>
        <w:left w:val="none" w:sz="0" w:space="0" w:color="auto"/>
        <w:bottom w:val="none" w:sz="0" w:space="0" w:color="auto"/>
        <w:right w:val="none" w:sz="0" w:space="0" w:color="auto"/>
      </w:divBdr>
    </w:div>
    <w:div w:id="1012489527">
      <w:bodyDiv w:val="1"/>
      <w:marLeft w:val="0"/>
      <w:marRight w:val="0"/>
      <w:marTop w:val="0"/>
      <w:marBottom w:val="0"/>
      <w:divBdr>
        <w:top w:val="none" w:sz="0" w:space="0" w:color="auto"/>
        <w:left w:val="none" w:sz="0" w:space="0" w:color="auto"/>
        <w:bottom w:val="none" w:sz="0" w:space="0" w:color="auto"/>
        <w:right w:val="none" w:sz="0" w:space="0" w:color="auto"/>
      </w:divBdr>
    </w:div>
    <w:div w:id="1026951489">
      <w:bodyDiv w:val="1"/>
      <w:marLeft w:val="0"/>
      <w:marRight w:val="0"/>
      <w:marTop w:val="0"/>
      <w:marBottom w:val="0"/>
      <w:divBdr>
        <w:top w:val="none" w:sz="0" w:space="0" w:color="auto"/>
        <w:left w:val="none" w:sz="0" w:space="0" w:color="auto"/>
        <w:bottom w:val="none" w:sz="0" w:space="0" w:color="auto"/>
        <w:right w:val="none" w:sz="0" w:space="0" w:color="auto"/>
      </w:divBdr>
    </w:div>
    <w:div w:id="1041322989">
      <w:bodyDiv w:val="1"/>
      <w:marLeft w:val="0"/>
      <w:marRight w:val="0"/>
      <w:marTop w:val="0"/>
      <w:marBottom w:val="0"/>
      <w:divBdr>
        <w:top w:val="none" w:sz="0" w:space="0" w:color="auto"/>
        <w:left w:val="none" w:sz="0" w:space="0" w:color="auto"/>
        <w:bottom w:val="none" w:sz="0" w:space="0" w:color="auto"/>
        <w:right w:val="none" w:sz="0" w:space="0" w:color="auto"/>
      </w:divBdr>
    </w:div>
    <w:div w:id="1058237899">
      <w:bodyDiv w:val="1"/>
      <w:marLeft w:val="0"/>
      <w:marRight w:val="0"/>
      <w:marTop w:val="0"/>
      <w:marBottom w:val="0"/>
      <w:divBdr>
        <w:top w:val="none" w:sz="0" w:space="0" w:color="auto"/>
        <w:left w:val="none" w:sz="0" w:space="0" w:color="auto"/>
        <w:bottom w:val="none" w:sz="0" w:space="0" w:color="auto"/>
        <w:right w:val="none" w:sz="0" w:space="0" w:color="auto"/>
      </w:divBdr>
    </w:div>
    <w:div w:id="1061825259">
      <w:bodyDiv w:val="1"/>
      <w:marLeft w:val="0"/>
      <w:marRight w:val="0"/>
      <w:marTop w:val="0"/>
      <w:marBottom w:val="0"/>
      <w:divBdr>
        <w:top w:val="none" w:sz="0" w:space="0" w:color="auto"/>
        <w:left w:val="none" w:sz="0" w:space="0" w:color="auto"/>
        <w:bottom w:val="none" w:sz="0" w:space="0" w:color="auto"/>
        <w:right w:val="none" w:sz="0" w:space="0" w:color="auto"/>
      </w:divBdr>
    </w:div>
    <w:div w:id="1068268380">
      <w:bodyDiv w:val="1"/>
      <w:marLeft w:val="0"/>
      <w:marRight w:val="0"/>
      <w:marTop w:val="0"/>
      <w:marBottom w:val="0"/>
      <w:divBdr>
        <w:top w:val="none" w:sz="0" w:space="0" w:color="auto"/>
        <w:left w:val="none" w:sz="0" w:space="0" w:color="auto"/>
        <w:bottom w:val="none" w:sz="0" w:space="0" w:color="auto"/>
        <w:right w:val="none" w:sz="0" w:space="0" w:color="auto"/>
      </w:divBdr>
    </w:div>
    <w:div w:id="1074163175">
      <w:bodyDiv w:val="1"/>
      <w:marLeft w:val="0"/>
      <w:marRight w:val="0"/>
      <w:marTop w:val="0"/>
      <w:marBottom w:val="0"/>
      <w:divBdr>
        <w:top w:val="none" w:sz="0" w:space="0" w:color="auto"/>
        <w:left w:val="none" w:sz="0" w:space="0" w:color="auto"/>
        <w:bottom w:val="none" w:sz="0" w:space="0" w:color="auto"/>
        <w:right w:val="none" w:sz="0" w:space="0" w:color="auto"/>
      </w:divBdr>
    </w:div>
    <w:div w:id="1081828730">
      <w:bodyDiv w:val="1"/>
      <w:marLeft w:val="0"/>
      <w:marRight w:val="0"/>
      <w:marTop w:val="0"/>
      <w:marBottom w:val="0"/>
      <w:divBdr>
        <w:top w:val="none" w:sz="0" w:space="0" w:color="auto"/>
        <w:left w:val="none" w:sz="0" w:space="0" w:color="auto"/>
        <w:bottom w:val="none" w:sz="0" w:space="0" w:color="auto"/>
        <w:right w:val="none" w:sz="0" w:space="0" w:color="auto"/>
      </w:divBdr>
    </w:div>
    <w:div w:id="1084764313">
      <w:bodyDiv w:val="1"/>
      <w:marLeft w:val="0"/>
      <w:marRight w:val="0"/>
      <w:marTop w:val="0"/>
      <w:marBottom w:val="0"/>
      <w:divBdr>
        <w:top w:val="none" w:sz="0" w:space="0" w:color="auto"/>
        <w:left w:val="none" w:sz="0" w:space="0" w:color="auto"/>
        <w:bottom w:val="none" w:sz="0" w:space="0" w:color="auto"/>
        <w:right w:val="none" w:sz="0" w:space="0" w:color="auto"/>
      </w:divBdr>
    </w:div>
    <w:div w:id="1089888859">
      <w:bodyDiv w:val="1"/>
      <w:marLeft w:val="0"/>
      <w:marRight w:val="0"/>
      <w:marTop w:val="0"/>
      <w:marBottom w:val="0"/>
      <w:divBdr>
        <w:top w:val="none" w:sz="0" w:space="0" w:color="auto"/>
        <w:left w:val="none" w:sz="0" w:space="0" w:color="auto"/>
        <w:bottom w:val="none" w:sz="0" w:space="0" w:color="auto"/>
        <w:right w:val="none" w:sz="0" w:space="0" w:color="auto"/>
      </w:divBdr>
    </w:div>
    <w:div w:id="1090932145">
      <w:bodyDiv w:val="1"/>
      <w:marLeft w:val="0"/>
      <w:marRight w:val="0"/>
      <w:marTop w:val="0"/>
      <w:marBottom w:val="0"/>
      <w:divBdr>
        <w:top w:val="none" w:sz="0" w:space="0" w:color="auto"/>
        <w:left w:val="none" w:sz="0" w:space="0" w:color="auto"/>
        <w:bottom w:val="none" w:sz="0" w:space="0" w:color="auto"/>
        <w:right w:val="none" w:sz="0" w:space="0" w:color="auto"/>
      </w:divBdr>
    </w:div>
    <w:div w:id="1099643318">
      <w:bodyDiv w:val="1"/>
      <w:marLeft w:val="0"/>
      <w:marRight w:val="0"/>
      <w:marTop w:val="0"/>
      <w:marBottom w:val="0"/>
      <w:divBdr>
        <w:top w:val="none" w:sz="0" w:space="0" w:color="auto"/>
        <w:left w:val="none" w:sz="0" w:space="0" w:color="auto"/>
        <w:bottom w:val="none" w:sz="0" w:space="0" w:color="auto"/>
        <w:right w:val="none" w:sz="0" w:space="0" w:color="auto"/>
      </w:divBdr>
    </w:div>
    <w:div w:id="1112626924">
      <w:bodyDiv w:val="1"/>
      <w:marLeft w:val="0"/>
      <w:marRight w:val="0"/>
      <w:marTop w:val="0"/>
      <w:marBottom w:val="0"/>
      <w:divBdr>
        <w:top w:val="none" w:sz="0" w:space="0" w:color="auto"/>
        <w:left w:val="none" w:sz="0" w:space="0" w:color="auto"/>
        <w:bottom w:val="none" w:sz="0" w:space="0" w:color="auto"/>
        <w:right w:val="none" w:sz="0" w:space="0" w:color="auto"/>
      </w:divBdr>
    </w:div>
    <w:div w:id="1149520623">
      <w:bodyDiv w:val="1"/>
      <w:marLeft w:val="0"/>
      <w:marRight w:val="0"/>
      <w:marTop w:val="0"/>
      <w:marBottom w:val="0"/>
      <w:divBdr>
        <w:top w:val="none" w:sz="0" w:space="0" w:color="auto"/>
        <w:left w:val="none" w:sz="0" w:space="0" w:color="auto"/>
        <w:bottom w:val="none" w:sz="0" w:space="0" w:color="auto"/>
        <w:right w:val="none" w:sz="0" w:space="0" w:color="auto"/>
      </w:divBdr>
    </w:div>
    <w:div w:id="1149983796">
      <w:bodyDiv w:val="1"/>
      <w:marLeft w:val="0"/>
      <w:marRight w:val="0"/>
      <w:marTop w:val="0"/>
      <w:marBottom w:val="0"/>
      <w:divBdr>
        <w:top w:val="none" w:sz="0" w:space="0" w:color="auto"/>
        <w:left w:val="none" w:sz="0" w:space="0" w:color="auto"/>
        <w:bottom w:val="none" w:sz="0" w:space="0" w:color="auto"/>
        <w:right w:val="none" w:sz="0" w:space="0" w:color="auto"/>
      </w:divBdr>
    </w:div>
    <w:div w:id="1156410347">
      <w:bodyDiv w:val="1"/>
      <w:marLeft w:val="0"/>
      <w:marRight w:val="0"/>
      <w:marTop w:val="0"/>
      <w:marBottom w:val="0"/>
      <w:divBdr>
        <w:top w:val="none" w:sz="0" w:space="0" w:color="auto"/>
        <w:left w:val="none" w:sz="0" w:space="0" w:color="auto"/>
        <w:bottom w:val="none" w:sz="0" w:space="0" w:color="auto"/>
        <w:right w:val="none" w:sz="0" w:space="0" w:color="auto"/>
      </w:divBdr>
    </w:div>
    <w:div w:id="1158809832">
      <w:bodyDiv w:val="1"/>
      <w:marLeft w:val="0"/>
      <w:marRight w:val="0"/>
      <w:marTop w:val="0"/>
      <w:marBottom w:val="0"/>
      <w:divBdr>
        <w:top w:val="none" w:sz="0" w:space="0" w:color="auto"/>
        <w:left w:val="none" w:sz="0" w:space="0" w:color="auto"/>
        <w:bottom w:val="none" w:sz="0" w:space="0" w:color="auto"/>
        <w:right w:val="none" w:sz="0" w:space="0" w:color="auto"/>
      </w:divBdr>
    </w:div>
    <w:div w:id="1183666545">
      <w:bodyDiv w:val="1"/>
      <w:marLeft w:val="0"/>
      <w:marRight w:val="0"/>
      <w:marTop w:val="0"/>
      <w:marBottom w:val="0"/>
      <w:divBdr>
        <w:top w:val="none" w:sz="0" w:space="0" w:color="auto"/>
        <w:left w:val="none" w:sz="0" w:space="0" w:color="auto"/>
        <w:bottom w:val="none" w:sz="0" w:space="0" w:color="auto"/>
        <w:right w:val="none" w:sz="0" w:space="0" w:color="auto"/>
      </w:divBdr>
    </w:div>
    <w:div w:id="1215850146">
      <w:bodyDiv w:val="1"/>
      <w:marLeft w:val="0"/>
      <w:marRight w:val="0"/>
      <w:marTop w:val="0"/>
      <w:marBottom w:val="0"/>
      <w:divBdr>
        <w:top w:val="none" w:sz="0" w:space="0" w:color="auto"/>
        <w:left w:val="none" w:sz="0" w:space="0" w:color="auto"/>
        <w:bottom w:val="none" w:sz="0" w:space="0" w:color="auto"/>
        <w:right w:val="none" w:sz="0" w:space="0" w:color="auto"/>
      </w:divBdr>
    </w:div>
    <w:div w:id="1216967894">
      <w:bodyDiv w:val="1"/>
      <w:marLeft w:val="0"/>
      <w:marRight w:val="0"/>
      <w:marTop w:val="0"/>
      <w:marBottom w:val="0"/>
      <w:divBdr>
        <w:top w:val="none" w:sz="0" w:space="0" w:color="auto"/>
        <w:left w:val="none" w:sz="0" w:space="0" w:color="auto"/>
        <w:bottom w:val="none" w:sz="0" w:space="0" w:color="auto"/>
        <w:right w:val="none" w:sz="0" w:space="0" w:color="auto"/>
      </w:divBdr>
    </w:div>
    <w:div w:id="1217743650">
      <w:bodyDiv w:val="1"/>
      <w:marLeft w:val="0"/>
      <w:marRight w:val="0"/>
      <w:marTop w:val="0"/>
      <w:marBottom w:val="0"/>
      <w:divBdr>
        <w:top w:val="none" w:sz="0" w:space="0" w:color="auto"/>
        <w:left w:val="none" w:sz="0" w:space="0" w:color="auto"/>
        <w:bottom w:val="none" w:sz="0" w:space="0" w:color="auto"/>
        <w:right w:val="none" w:sz="0" w:space="0" w:color="auto"/>
      </w:divBdr>
    </w:div>
    <w:div w:id="1224364314">
      <w:bodyDiv w:val="1"/>
      <w:marLeft w:val="0"/>
      <w:marRight w:val="0"/>
      <w:marTop w:val="0"/>
      <w:marBottom w:val="0"/>
      <w:divBdr>
        <w:top w:val="none" w:sz="0" w:space="0" w:color="auto"/>
        <w:left w:val="none" w:sz="0" w:space="0" w:color="auto"/>
        <w:bottom w:val="none" w:sz="0" w:space="0" w:color="auto"/>
        <w:right w:val="none" w:sz="0" w:space="0" w:color="auto"/>
      </w:divBdr>
    </w:div>
    <w:div w:id="1226064535">
      <w:bodyDiv w:val="1"/>
      <w:marLeft w:val="0"/>
      <w:marRight w:val="0"/>
      <w:marTop w:val="0"/>
      <w:marBottom w:val="0"/>
      <w:divBdr>
        <w:top w:val="none" w:sz="0" w:space="0" w:color="auto"/>
        <w:left w:val="none" w:sz="0" w:space="0" w:color="auto"/>
        <w:bottom w:val="none" w:sz="0" w:space="0" w:color="auto"/>
        <w:right w:val="none" w:sz="0" w:space="0" w:color="auto"/>
      </w:divBdr>
    </w:div>
    <w:div w:id="1230535509">
      <w:bodyDiv w:val="1"/>
      <w:marLeft w:val="0"/>
      <w:marRight w:val="0"/>
      <w:marTop w:val="0"/>
      <w:marBottom w:val="0"/>
      <w:divBdr>
        <w:top w:val="none" w:sz="0" w:space="0" w:color="auto"/>
        <w:left w:val="none" w:sz="0" w:space="0" w:color="auto"/>
        <w:bottom w:val="none" w:sz="0" w:space="0" w:color="auto"/>
        <w:right w:val="none" w:sz="0" w:space="0" w:color="auto"/>
      </w:divBdr>
    </w:div>
    <w:div w:id="1249927579">
      <w:bodyDiv w:val="1"/>
      <w:marLeft w:val="0"/>
      <w:marRight w:val="0"/>
      <w:marTop w:val="0"/>
      <w:marBottom w:val="0"/>
      <w:divBdr>
        <w:top w:val="none" w:sz="0" w:space="0" w:color="auto"/>
        <w:left w:val="none" w:sz="0" w:space="0" w:color="auto"/>
        <w:bottom w:val="none" w:sz="0" w:space="0" w:color="auto"/>
        <w:right w:val="none" w:sz="0" w:space="0" w:color="auto"/>
      </w:divBdr>
    </w:div>
    <w:div w:id="1263034195">
      <w:bodyDiv w:val="1"/>
      <w:marLeft w:val="0"/>
      <w:marRight w:val="0"/>
      <w:marTop w:val="0"/>
      <w:marBottom w:val="0"/>
      <w:divBdr>
        <w:top w:val="none" w:sz="0" w:space="0" w:color="auto"/>
        <w:left w:val="none" w:sz="0" w:space="0" w:color="auto"/>
        <w:bottom w:val="none" w:sz="0" w:space="0" w:color="auto"/>
        <w:right w:val="none" w:sz="0" w:space="0" w:color="auto"/>
      </w:divBdr>
    </w:div>
    <w:div w:id="1268539905">
      <w:bodyDiv w:val="1"/>
      <w:marLeft w:val="0"/>
      <w:marRight w:val="0"/>
      <w:marTop w:val="0"/>
      <w:marBottom w:val="0"/>
      <w:divBdr>
        <w:top w:val="none" w:sz="0" w:space="0" w:color="auto"/>
        <w:left w:val="none" w:sz="0" w:space="0" w:color="auto"/>
        <w:bottom w:val="none" w:sz="0" w:space="0" w:color="auto"/>
        <w:right w:val="none" w:sz="0" w:space="0" w:color="auto"/>
      </w:divBdr>
    </w:div>
    <w:div w:id="1270510372">
      <w:bodyDiv w:val="1"/>
      <w:marLeft w:val="0"/>
      <w:marRight w:val="0"/>
      <w:marTop w:val="0"/>
      <w:marBottom w:val="0"/>
      <w:divBdr>
        <w:top w:val="none" w:sz="0" w:space="0" w:color="auto"/>
        <w:left w:val="none" w:sz="0" w:space="0" w:color="auto"/>
        <w:bottom w:val="none" w:sz="0" w:space="0" w:color="auto"/>
        <w:right w:val="none" w:sz="0" w:space="0" w:color="auto"/>
      </w:divBdr>
    </w:div>
    <w:div w:id="1276063558">
      <w:bodyDiv w:val="1"/>
      <w:marLeft w:val="0"/>
      <w:marRight w:val="0"/>
      <w:marTop w:val="0"/>
      <w:marBottom w:val="0"/>
      <w:divBdr>
        <w:top w:val="none" w:sz="0" w:space="0" w:color="auto"/>
        <w:left w:val="none" w:sz="0" w:space="0" w:color="auto"/>
        <w:bottom w:val="none" w:sz="0" w:space="0" w:color="auto"/>
        <w:right w:val="none" w:sz="0" w:space="0" w:color="auto"/>
      </w:divBdr>
    </w:div>
    <w:div w:id="1293823036">
      <w:bodyDiv w:val="1"/>
      <w:marLeft w:val="0"/>
      <w:marRight w:val="0"/>
      <w:marTop w:val="0"/>
      <w:marBottom w:val="0"/>
      <w:divBdr>
        <w:top w:val="none" w:sz="0" w:space="0" w:color="auto"/>
        <w:left w:val="none" w:sz="0" w:space="0" w:color="auto"/>
        <w:bottom w:val="none" w:sz="0" w:space="0" w:color="auto"/>
        <w:right w:val="none" w:sz="0" w:space="0" w:color="auto"/>
      </w:divBdr>
    </w:div>
    <w:div w:id="1295332393">
      <w:bodyDiv w:val="1"/>
      <w:marLeft w:val="0"/>
      <w:marRight w:val="0"/>
      <w:marTop w:val="0"/>
      <w:marBottom w:val="0"/>
      <w:divBdr>
        <w:top w:val="none" w:sz="0" w:space="0" w:color="auto"/>
        <w:left w:val="none" w:sz="0" w:space="0" w:color="auto"/>
        <w:bottom w:val="none" w:sz="0" w:space="0" w:color="auto"/>
        <w:right w:val="none" w:sz="0" w:space="0" w:color="auto"/>
      </w:divBdr>
    </w:div>
    <w:div w:id="1295720008">
      <w:bodyDiv w:val="1"/>
      <w:marLeft w:val="0"/>
      <w:marRight w:val="0"/>
      <w:marTop w:val="0"/>
      <w:marBottom w:val="0"/>
      <w:divBdr>
        <w:top w:val="none" w:sz="0" w:space="0" w:color="auto"/>
        <w:left w:val="none" w:sz="0" w:space="0" w:color="auto"/>
        <w:bottom w:val="none" w:sz="0" w:space="0" w:color="auto"/>
        <w:right w:val="none" w:sz="0" w:space="0" w:color="auto"/>
      </w:divBdr>
    </w:div>
    <w:div w:id="1302882430">
      <w:bodyDiv w:val="1"/>
      <w:marLeft w:val="0"/>
      <w:marRight w:val="0"/>
      <w:marTop w:val="0"/>
      <w:marBottom w:val="0"/>
      <w:divBdr>
        <w:top w:val="none" w:sz="0" w:space="0" w:color="auto"/>
        <w:left w:val="none" w:sz="0" w:space="0" w:color="auto"/>
        <w:bottom w:val="none" w:sz="0" w:space="0" w:color="auto"/>
        <w:right w:val="none" w:sz="0" w:space="0" w:color="auto"/>
      </w:divBdr>
    </w:div>
    <w:div w:id="1308434714">
      <w:bodyDiv w:val="1"/>
      <w:marLeft w:val="0"/>
      <w:marRight w:val="0"/>
      <w:marTop w:val="0"/>
      <w:marBottom w:val="0"/>
      <w:divBdr>
        <w:top w:val="none" w:sz="0" w:space="0" w:color="auto"/>
        <w:left w:val="none" w:sz="0" w:space="0" w:color="auto"/>
        <w:bottom w:val="none" w:sz="0" w:space="0" w:color="auto"/>
        <w:right w:val="none" w:sz="0" w:space="0" w:color="auto"/>
      </w:divBdr>
    </w:div>
    <w:div w:id="1313367436">
      <w:bodyDiv w:val="1"/>
      <w:marLeft w:val="0"/>
      <w:marRight w:val="0"/>
      <w:marTop w:val="0"/>
      <w:marBottom w:val="0"/>
      <w:divBdr>
        <w:top w:val="none" w:sz="0" w:space="0" w:color="auto"/>
        <w:left w:val="none" w:sz="0" w:space="0" w:color="auto"/>
        <w:bottom w:val="none" w:sz="0" w:space="0" w:color="auto"/>
        <w:right w:val="none" w:sz="0" w:space="0" w:color="auto"/>
      </w:divBdr>
    </w:div>
    <w:div w:id="1322658404">
      <w:bodyDiv w:val="1"/>
      <w:marLeft w:val="0"/>
      <w:marRight w:val="0"/>
      <w:marTop w:val="0"/>
      <w:marBottom w:val="0"/>
      <w:divBdr>
        <w:top w:val="none" w:sz="0" w:space="0" w:color="auto"/>
        <w:left w:val="none" w:sz="0" w:space="0" w:color="auto"/>
        <w:bottom w:val="none" w:sz="0" w:space="0" w:color="auto"/>
        <w:right w:val="none" w:sz="0" w:space="0" w:color="auto"/>
      </w:divBdr>
    </w:div>
    <w:div w:id="1326086949">
      <w:bodyDiv w:val="1"/>
      <w:marLeft w:val="0"/>
      <w:marRight w:val="0"/>
      <w:marTop w:val="0"/>
      <w:marBottom w:val="0"/>
      <w:divBdr>
        <w:top w:val="none" w:sz="0" w:space="0" w:color="auto"/>
        <w:left w:val="none" w:sz="0" w:space="0" w:color="auto"/>
        <w:bottom w:val="none" w:sz="0" w:space="0" w:color="auto"/>
        <w:right w:val="none" w:sz="0" w:space="0" w:color="auto"/>
      </w:divBdr>
    </w:div>
    <w:div w:id="1326711558">
      <w:bodyDiv w:val="1"/>
      <w:marLeft w:val="0"/>
      <w:marRight w:val="0"/>
      <w:marTop w:val="0"/>
      <w:marBottom w:val="0"/>
      <w:divBdr>
        <w:top w:val="none" w:sz="0" w:space="0" w:color="auto"/>
        <w:left w:val="none" w:sz="0" w:space="0" w:color="auto"/>
        <w:bottom w:val="none" w:sz="0" w:space="0" w:color="auto"/>
        <w:right w:val="none" w:sz="0" w:space="0" w:color="auto"/>
      </w:divBdr>
    </w:div>
    <w:div w:id="1326740580">
      <w:bodyDiv w:val="1"/>
      <w:marLeft w:val="0"/>
      <w:marRight w:val="0"/>
      <w:marTop w:val="0"/>
      <w:marBottom w:val="0"/>
      <w:divBdr>
        <w:top w:val="none" w:sz="0" w:space="0" w:color="auto"/>
        <w:left w:val="none" w:sz="0" w:space="0" w:color="auto"/>
        <w:bottom w:val="none" w:sz="0" w:space="0" w:color="auto"/>
        <w:right w:val="none" w:sz="0" w:space="0" w:color="auto"/>
      </w:divBdr>
    </w:div>
    <w:div w:id="1328945114">
      <w:bodyDiv w:val="1"/>
      <w:marLeft w:val="0"/>
      <w:marRight w:val="0"/>
      <w:marTop w:val="0"/>
      <w:marBottom w:val="0"/>
      <w:divBdr>
        <w:top w:val="none" w:sz="0" w:space="0" w:color="auto"/>
        <w:left w:val="none" w:sz="0" w:space="0" w:color="auto"/>
        <w:bottom w:val="none" w:sz="0" w:space="0" w:color="auto"/>
        <w:right w:val="none" w:sz="0" w:space="0" w:color="auto"/>
      </w:divBdr>
    </w:div>
    <w:div w:id="1331718330">
      <w:bodyDiv w:val="1"/>
      <w:marLeft w:val="0"/>
      <w:marRight w:val="0"/>
      <w:marTop w:val="0"/>
      <w:marBottom w:val="0"/>
      <w:divBdr>
        <w:top w:val="none" w:sz="0" w:space="0" w:color="auto"/>
        <w:left w:val="none" w:sz="0" w:space="0" w:color="auto"/>
        <w:bottom w:val="none" w:sz="0" w:space="0" w:color="auto"/>
        <w:right w:val="none" w:sz="0" w:space="0" w:color="auto"/>
      </w:divBdr>
    </w:div>
    <w:div w:id="1342196125">
      <w:bodyDiv w:val="1"/>
      <w:marLeft w:val="0"/>
      <w:marRight w:val="0"/>
      <w:marTop w:val="0"/>
      <w:marBottom w:val="0"/>
      <w:divBdr>
        <w:top w:val="none" w:sz="0" w:space="0" w:color="auto"/>
        <w:left w:val="none" w:sz="0" w:space="0" w:color="auto"/>
        <w:bottom w:val="none" w:sz="0" w:space="0" w:color="auto"/>
        <w:right w:val="none" w:sz="0" w:space="0" w:color="auto"/>
      </w:divBdr>
    </w:div>
    <w:div w:id="1342779934">
      <w:bodyDiv w:val="1"/>
      <w:marLeft w:val="0"/>
      <w:marRight w:val="0"/>
      <w:marTop w:val="0"/>
      <w:marBottom w:val="0"/>
      <w:divBdr>
        <w:top w:val="none" w:sz="0" w:space="0" w:color="auto"/>
        <w:left w:val="none" w:sz="0" w:space="0" w:color="auto"/>
        <w:bottom w:val="none" w:sz="0" w:space="0" w:color="auto"/>
        <w:right w:val="none" w:sz="0" w:space="0" w:color="auto"/>
      </w:divBdr>
    </w:div>
    <w:div w:id="1344017256">
      <w:bodyDiv w:val="1"/>
      <w:marLeft w:val="0"/>
      <w:marRight w:val="0"/>
      <w:marTop w:val="0"/>
      <w:marBottom w:val="0"/>
      <w:divBdr>
        <w:top w:val="none" w:sz="0" w:space="0" w:color="auto"/>
        <w:left w:val="none" w:sz="0" w:space="0" w:color="auto"/>
        <w:bottom w:val="none" w:sz="0" w:space="0" w:color="auto"/>
        <w:right w:val="none" w:sz="0" w:space="0" w:color="auto"/>
      </w:divBdr>
    </w:div>
    <w:div w:id="1361052882">
      <w:bodyDiv w:val="1"/>
      <w:marLeft w:val="0"/>
      <w:marRight w:val="0"/>
      <w:marTop w:val="0"/>
      <w:marBottom w:val="0"/>
      <w:divBdr>
        <w:top w:val="none" w:sz="0" w:space="0" w:color="auto"/>
        <w:left w:val="none" w:sz="0" w:space="0" w:color="auto"/>
        <w:bottom w:val="none" w:sz="0" w:space="0" w:color="auto"/>
        <w:right w:val="none" w:sz="0" w:space="0" w:color="auto"/>
      </w:divBdr>
    </w:div>
    <w:div w:id="1368219649">
      <w:bodyDiv w:val="1"/>
      <w:marLeft w:val="0"/>
      <w:marRight w:val="0"/>
      <w:marTop w:val="0"/>
      <w:marBottom w:val="0"/>
      <w:divBdr>
        <w:top w:val="none" w:sz="0" w:space="0" w:color="auto"/>
        <w:left w:val="none" w:sz="0" w:space="0" w:color="auto"/>
        <w:bottom w:val="none" w:sz="0" w:space="0" w:color="auto"/>
        <w:right w:val="none" w:sz="0" w:space="0" w:color="auto"/>
      </w:divBdr>
    </w:div>
    <w:div w:id="1370572303">
      <w:bodyDiv w:val="1"/>
      <w:marLeft w:val="0"/>
      <w:marRight w:val="0"/>
      <w:marTop w:val="0"/>
      <w:marBottom w:val="0"/>
      <w:divBdr>
        <w:top w:val="none" w:sz="0" w:space="0" w:color="auto"/>
        <w:left w:val="none" w:sz="0" w:space="0" w:color="auto"/>
        <w:bottom w:val="none" w:sz="0" w:space="0" w:color="auto"/>
        <w:right w:val="none" w:sz="0" w:space="0" w:color="auto"/>
      </w:divBdr>
    </w:div>
    <w:div w:id="1376195587">
      <w:bodyDiv w:val="1"/>
      <w:marLeft w:val="0"/>
      <w:marRight w:val="0"/>
      <w:marTop w:val="0"/>
      <w:marBottom w:val="0"/>
      <w:divBdr>
        <w:top w:val="none" w:sz="0" w:space="0" w:color="auto"/>
        <w:left w:val="none" w:sz="0" w:space="0" w:color="auto"/>
        <w:bottom w:val="none" w:sz="0" w:space="0" w:color="auto"/>
        <w:right w:val="none" w:sz="0" w:space="0" w:color="auto"/>
      </w:divBdr>
    </w:div>
    <w:div w:id="1381318064">
      <w:bodyDiv w:val="1"/>
      <w:marLeft w:val="0"/>
      <w:marRight w:val="0"/>
      <w:marTop w:val="0"/>
      <w:marBottom w:val="0"/>
      <w:divBdr>
        <w:top w:val="none" w:sz="0" w:space="0" w:color="auto"/>
        <w:left w:val="none" w:sz="0" w:space="0" w:color="auto"/>
        <w:bottom w:val="none" w:sz="0" w:space="0" w:color="auto"/>
        <w:right w:val="none" w:sz="0" w:space="0" w:color="auto"/>
      </w:divBdr>
    </w:div>
    <w:div w:id="1386292357">
      <w:bodyDiv w:val="1"/>
      <w:marLeft w:val="0"/>
      <w:marRight w:val="0"/>
      <w:marTop w:val="0"/>
      <w:marBottom w:val="0"/>
      <w:divBdr>
        <w:top w:val="none" w:sz="0" w:space="0" w:color="auto"/>
        <w:left w:val="none" w:sz="0" w:space="0" w:color="auto"/>
        <w:bottom w:val="none" w:sz="0" w:space="0" w:color="auto"/>
        <w:right w:val="none" w:sz="0" w:space="0" w:color="auto"/>
      </w:divBdr>
      <w:divsChild>
        <w:div w:id="4402566">
          <w:marLeft w:val="0"/>
          <w:marRight w:val="0"/>
          <w:marTop w:val="0"/>
          <w:marBottom w:val="0"/>
          <w:divBdr>
            <w:top w:val="none" w:sz="0" w:space="0" w:color="auto"/>
            <w:left w:val="none" w:sz="0" w:space="0" w:color="auto"/>
            <w:bottom w:val="none" w:sz="0" w:space="0" w:color="auto"/>
            <w:right w:val="none" w:sz="0" w:space="0" w:color="auto"/>
          </w:divBdr>
        </w:div>
        <w:div w:id="22748336">
          <w:marLeft w:val="0"/>
          <w:marRight w:val="0"/>
          <w:marTop w:val="0"/>
          <w:marBottom w:val="0"/>
          <w:divBdr>
            <w:top w:val="none" w:sz="0" w:space="0" w:color="auto"/>
            <w:left w:val="none" w:sz="0" w:space="0" w:color="auto"/>
            <w:bottom w:val="none" w:sz="0" w:space="0" w:color="auto"/>
            <w:right w:val="none" w:sz="0" w:space="0" w:color="auto"/>
          </w:divBdr>
        </w:div>
        <w:div w:id="66655448">
          <w:marLeft w:val="0"/>
          <w:marRight w:val="0"/>
          <w:marTop w:val="0"/>
          <w:marBottom w:val="0"/>
          <w:divBdr>
            <w:top w:val="none" w:sz="0" w:space="0" w:color="auto"/>
            <w:left w:val="none" w:sz="0" w:space="0" w:color="auto"/>
            <w:bottom w:val="none" w:sz="0" w:space="0" w:color="auto"/>
            <w:right w:val="none" w:sz="0" w:space="0" w:color="auto"/>
          </w:divBdr>
        </w:div>
        <w:div w:id="123471404">
          <w:marLeft w:val="0"/>
          <w:marRight w:val="0"/>
          <w:marTop w:val="0"/>
          <w:marBottom w:val="0"/>
          <w:divBdr>
            <w:top w:val="none" w:sz="0" w:space="0" w:color="auto"/>
            <w:left w:val="none" w:sz="0" w:space="0" w:color="auto"/>
            <w:bottom w:val="none" w:sz="0" w:space="0" w:color="auto"/>
            <w:right w:val="none" w:sz="0" w:space="0" w:color="auto"/>
          </w:divBdr>
        </w:div>
        <w:div w:id="128061751">
          <w:marLeft w:val="0"/>
          <w:marRight w:val="0"/>
          <w:marTop w:val="0"/>
          <w:marBottom w:val="0"/>
          <w:divBdr>
            <w:top w:val="none" w:sz="0" w:space="0" w:color="auto"/>
            <w:left w:val="none" w:sz="0" w:space="0" w:color="auto"/>
            <w:bottom w:val="none" w:sz="0" w:space="0" w:color="auto"/>
            <w:right w:val="none" w:sz="0" w:space="0" w:color="auto"/>
          </w:divBdr>
        </w:div>
        <w:div w:id="190266526">
          <w:marLeft w:val="0"/>
          <w:marRight w:val="0"/>
          <w:marTop w:val="0"/>
          <w:marBottom w:val="0"/>
          <w:divBdr>
            <w:top w:val="none" w:sz="0" w:space="0" w:color="auto"/>
            <w:left w:val="none" w:sz="0" w:space="0" w:color="auto"/>
            <w:bottom w:val="none" w:sz="0" w:space="0" w:color="auto"/>
            <w:right w:val="none" w:sz="0" w:space="0" w:color="auto"/>
          </w:divBdr>
          <w:divsChild>
            <w:div w:id="1060863827">
              <w:marLeft w:val="0"/>
              <w:marRight w:val="0"/>
              <w:marTop w:val="0"/>
              <w:marBottom w:val="0"/>
              <w:divBdr>
                <w:top w:val="none" w:sz="0" w:space="3" w:color="auto"/>
                <w:left w:val="single" w:sz="24" w:space="3" w:color="8394B2"/>
                <w:bottom w:val="dotted" w:sz="6" w:space="3" w:color="000000"/>
                <w:right w:val="dotted" w:sz="6" w:space="3" w:color="000000"/>
              </w:divBdr>
            </w:div>
            <w:div w:id="1086003624">
              <w:marLeft w:val="0"/>
              <w:marRight w:val="0"/>
              <w:marTop w:val="34"/>
              <w:marBottom w:val="0"/>
              <w:divBdr>
                <w:top w:val="dotted" w:sz="6" w:space="3" w:color="000000"/>
                <w:left w:val="single" w:sz="24" w:space="3" w:color="8394B2"/>
                <w:bottom w:val="none" w:sz="0" w:space="3" w:color="auto"/>
                <w:right w:val="dotted" w:sz="6" w:space="3" w:color="000000"/>
              </w:divBdr>
            </w:div>
            <w:div w:id="1281373821">
              <w:marLeft w:val="0"/>
              <w:marRight w:val="0"/>
              <w:marTop w:val="34"/>
              <w:marBottom w:val="0"/>
              <w:divBdr>
                <w:top w:val="dotted" w:sz="6" w:space="3" w:color="000000"/>
                <w:left w:val="single" w:sz="24" w:space="3" w:color="8394B2"/>
                <w:bottom w:val="none" w:sz="0" w:space="3" w:color="auto"/>
                <w:right w:val="dotted" w:sz="6" w:space="3" w:color="000000"/>
              </w:divBdr>
            </w:div>
            <w:div w:id="1625845721">
              <w:marLeft w:val="0"/>
              <w:marRight w:val="0"/>
              <w:marTop w:val="0"/>
              <w:marBottom w:val="0"/>
              <w:divBdr>
                <w:top w:val="none" w:sz="0" w:space="3" w:color="auto"/>
                <w:left w:val="single" w:sz="24" w:space="3" w:color="8394B2"/>
                <w:bottom w:val="dotted" w:sz="6" w:space="3" w:color="000000"/>
                <w:right w:val="dotted" w:sz="6" w:space="3" w:color="000000"/>
              </w:divBdr>
            </w:div>
          </w:divsChild>
        </w:div>
        <w:div w:id="210197148">
          <w:marLeft w:val="0"/>
          <w:marRight w:val="0"/>
          <w:marTop w:val="0"/>
          <w:marBottom w:val="0"/>
          <w:divBdr>
            <w:top w:val="none" w:sz="0" w:space="0" w:color="auto"/>
            <w:left w:val="none" w:sz="0" w:space="0" w:color="auto"/>
            <w:bottom w:val="none" w:sz="0" w:space="0" w:color="auto"/>
            <w:right w:val="none" w:sz="0" w:space="0" w:color="auto"/>
          </w:divBdr>
        </w:div>
        <w:div w:id="290941900">
          <w:marLeft w:val="0"/>
          <w:marRight w:val="0"/>
          <w:marTop w:val="0"/>
          <w:marBottom w:val="0"/>
          <w:divBdr>
            <w:top w:val="none" w:sz="0" w:space="0" w:color="auto"/>
            <w:left w:val="none" w:sz="0" w:space="0" w:color="auto"/>
            <w:bottom w:val="none" w:sz="0" w:space="0" w:color="auto"/>
            <w:right w:val="none" w:sz="0" w:space="0" w:color="auto"/>
          </w:divBdr>
        </w:div>
        <w:div w:id="322245450">
          <w:marLeft w:val="0"/>
          <w:marRight w:val="0"/>
          <w:marTop w:val="0"/>
          <w:marBottom w:val="0"/>
          <w:divBdr>
            <w:top w:val="none" w:sz="0" w:space="0" w:color="auto"/>
            <w:left w:val="none" w:sz="0" w:space="0" w:color="auto"/>
            <w:bottom w:val="none" w:sz="0" w:space="0" w:color="auto"/>
            <w:right w:val="none" w:sz="0" w:space="0" w:color="auto"/>
          </w:divBdr>
        </w:div>
        <w:div w:id="331762061">
          <w:marLeft w:val="0"/>
          <w:marRight w:val="0"/>
          <w:marTop w:val="0"/>
          <w:marBottom w:val="0"/>
          <w:divBdr>
            <w:top w:val="none" w:sz="0" w:space="0" w:color="auto"/>
            <w:left w:val="none" w:sz="0" w:space="0" w:color="auto"/>
            <w:bottom w:val="none" w:sz="0" w:space="0" w:color="auto"/>
            <w:right w:val="none" w:sz="0" w:space="0" w:color="auto"/>
          </w:divBdr>
        </w:div>
        <w:div w:id="360515492">
          <w:marLeft w:val="0"/>
          <w:marRight w:val="0"/>
          <w:marTop w:val="0"/>
          <w:marBottom w:val="0"/>
          <w:divBdr>
            <w:top w:val="none" w:sz="0" w:space="0" w:color="auto"/>
            <w:left w:val="none" w:sz="0" w:space="0" w:color="auto"/>
            <w:bottom w:val="none" w:sz="0" w:space="0" w:color="auto"/>
            <w:right w:val="none" w:sz="0" w:space="0" w:color="auto"/>
          </w:divBdr>
        </w:div>
        <w:div w:id="368799641">
          <w:marLeft w:val="0"/>
          <w:marRight w:val="0"/>
          <w:marTop w:val="0"/>
          <w:marBottom w:val="0"/>
          <w:divBdr>
            <w:top w:val="none" w:sz="0" w:space="0" w:color="auto"/>
            <w:left w:val="none" w:sz="0" w:space="0" w:color="auto"/>
            <w:bottom w:val="none" w:sz="0" w:space="0" w:color="auto"/>
            <w:right w:val="none" w:sz="0" w:space="0" w:color="auto"/>
          </w:divBdr>
        </w:div>
        <w:div w:id="384573034">
          <w:marLeft w:val="0"/>
          <w:marRight w:val="0"/>
          <w:marTop w:val="0"/>
          <w:marBottom w:val="0"/>
          <w:divBdr>
            <w:top w:val="none" w:sz="0" w:space="0" w:color="auto"/>
            <w:left w:val="none" w:sz="0" w:space="0" w:color="auto"/>
            <w:bottom w:val="none" w:sz="0" w:space="0" w:color="auto"/>
            <w:right w:val="none" w:sz="0" w:space="0" w:color="auto"/>
          </w:divBdr>
        </w:div>
        <w:div w:id="443615959">
          <w:marLeft w:val="0"/>
          <w:marRight w:val="0"/>
          <w:marTop w:val="0"/>
          <w:marBottom w:val="0"/>
          <w:divBdr>
            <w:top w:val="none" w:sz="0" w:space="0" w:color="auto"/>
            <w:left w:val="none" w:sz="0" w:space="0" w:color="auto"/>
            <w:bottom w:val="none" w:sz="0" w:space="0" w:color="auto"/>
            <w:right w:val="none" w:sz="0" w:space="0" w:color="auto"/>
          </w:divBdr>
        </w:div>
        <w:div w:id="449975707">
          <w:marLeft w:val="0"/>
          <w:marRight w:val="0"/>
          <w:marTop w:val="0"/>
          <w:marBottom w:val="0"/>
          <w:divBdr>
            <w:top w:val="none" w:sz="0" w:space="0" w:color="auto"/>
            <w:left w:val="none" w:sz="0" w:space="0" w:color="auto"/>
            <w:bottom w:val="none" w:sz="0" w:space="0" w:color="auto"/>
            <w:right w:val="none" w:sz="0" w:space="0" w:color="auto"/>
          </w:divBdr>
        </w:div>
        <w:div w:id="457644424">
          <w:marLeft w:val="0"/>
          <w:marRight w:val="0"/>
          <w:marTop w:val="0"/>
          <w:marBottom w:val="0"/>
          <w:divBdr>
            <w:top w:val="none" w:sz="0" w:space="0" w:color="auto"/>
            <w:left w:val="none" w:sz="0" w:space="0" w:color="auto"/>
            <w:bottom w:val="none" w:sz="0" w:space="0" w:color="auto"/>
            <w:right w:val="none" w:sz="0" w:space="0" w:color="auto"/>
          </w:divBdr>
        </w:div>
        <w:div w:id="492377618">
          <w:marLeft w:val="0"/>
          <w:marRight w:val="0"/>
          <w:marTop w:val="0"/>
          <w:marBottom w:val="0"/>
          <w:divBdr>
            <w:top w:val="none" w:sz="0" w:space="0" w:color="auto"/>
            <w:left w:val="none" w:sz="0" w:space="0" w:color="auto"/>
            <w:bottom w:val="none" w:sz="0" w:space="0" w:color="auto"/>
            <w:right w:val="none" w:sz="0" w:space="0" w:color="auto"/>
          </w:divBdr>
        </w:div>
        <w:div w:id="515965416">
          <w:marLeft w:val="0"/>
          <w:marRight w:val="0"/>
          <w:marTop w:val="0"/>
          <w:marBottom w:val="0"/>
          <w:divBdr>
            <w:top w:val="none" w:sz="0" w:space="0" w:color="auto"/>
            <w:left w:val="none" w:sz="0" w:space="0" w:color="auto"/>
            <w:bottom w:val="none" w:sz="0" w:space="0" w:color="auto"/>
            <w:right w:val="none" w:sz="0" w:space="0" w:color="auto"/>
          </w:divBdr>
        </w:div>
        <w:div w:id="533346026">
          <w:marLeft w:val="0"/>
          <w:marRight w:val="0"/>
          <w:marTop w:val="0"/>
          <w:marBottom w:val="0"/>
          <w:divBdr>
            <w:top w:val="none" w:sz="0" w:space="0" w:color="auto"/>
            <w:left w:val="none" w:sz="0" w:space="0" w:color="auto"/>
            <w:bottom w:val="none" w:sz="0" w:space="0" w:color="auto"/>
            <w:right w:val="none" w:sz="0" w:space="0" w:color="auto"/>
          </w:divBdr>
        </w:div>
        <w:div w:id="545604369">
          <w:marLeft w:val="0"/>
          <w:marRight w:val="0"/>
          <w:marTop w:val="0"/>
          <w:marBottom w:val="0"/>
          <w:divBdr>
            <w:top w:val="none" w:sz="0" w:space="0" w:color="auto"/>
            <w:left w:val="none" w:sz="0" w:space="0" w:color="auto"/>
            <w:bottom w:val="none" w:sz="0" w:space="0" w:color="auto"/>
            <w:right w:val="none" w:sz="0" w:space="0" w:color="auto"/>
          </w:divBdr>
        </w:div>
        <w:div w:id="560286345">
          <w:marLeft w:val="0"/>
          <w:marRight w:val="0"/>
          <w:marTop w:val="0"/>
          <w:marBottom w:val="0"/>
          <w:divBdr>
            <w:top w:val="none" w:sz="0" w:space="0" w:color="auto"/>
            <w:left w:val="none" w:sz="0" w:space="0" w:color="auto"/>
            <w:bottom w:val="none" w:sz="0" w:space="0" w:color="auto"/>
            <w:right w:val="none" w:sz="0" w:space="0" w:color="auto"/>
          </w:divBdr>
          <w:divsChild>
            <w:div w:id="1014527193">
              <w:marLeft w:val="0"/>
              <w:marRight w:val="0"/>
              <w:marTop w:val="34"/>
              <w:marBottom w:val="0"/>
              <w:divBdr>
                <w:top w:val="dotted" w:sz="6" w:space="3" w:color="000000"/>
                <w:left w:val="single" w:sz="24" w:space="3" w:color="8394B2"/>
                <w:bottom w:val="none" w:sz="0" w:space="3" w:color="auto"/>
                <w:right w:val="dotted" w:sz="6" w:space="3" w:color="000000"/>
              </w:divBdr>
            </w:div>
            <w:div w:id="1469660921">
              <w:marLeft w:val="0"/>
              <w:marRight w:val="0"/>
              <w:marTop w:val="0"/>
              <w:marBottom w:val="0"/>
              <w:divBdr>
                <w:top w:val="none" w:sz="0" w:space="3" w:color="auto"/>
                <w:left w:val="single" w:sz="24" w:space="3" w:color="8394B2"/>
                <w:bottom w:val="dotted" w:sz="6" w:space="3" w:color="000000"/>
                <w:right w:val="dotted" w:sz="6" w:space="3" w:color="000000"/>
              </w:divBdr>
            </w:div>
            <w:div w:id="1535534351">
              <w:marLeft w:val="0"/>
              <w:marRight w:val="0"/>
              <w:marTop w:val="0"/>
              <w:marBottom w:val="0"/>
              <w:divBdr>
                <w:top w:val="none" w:sz="0" w:space="3" w:color="auto"/>
                <w:left w:val="single" w:sz="24" w:space="3" w:color="8394B2"/>
                <w:bottom w:val="dotted" w:sz="6" w:space="3" w:color="000000"/>
                <w:right w:val="dotted" w:sz="6" w:space="3" w:color="000000"/>
              </w:divBdr>
            </w:div>
            <w:div w:id="1604916458">
              <w:marLeft w:val="0"/>
              <w:marRight w:val="0"/>
              <w:marTop w:val="34"/>
              <w:marBottom w:val="0"/>
              <w:divBdr>
                <w:top w:val="dotted" w:sz="6" w:space="3" w:color="000000"/>
                <w:left w:val="single" w:sz="24" w:space="3" w:color="8394B2"/>
                <w:bottom w:val="none" w:sz="0" w:space="3" w:color="auto"/>
                <w:right w:val="dotted" w:sz="6" w:space="3" w:color="000000"/>
              </w:divBdr>
            </w:div>
          </w:divsChild>
        </w:div>
        <w:div w:id="570967254">
          <w:marLeft w:val="0"/>
          <w:marRight w:val="0"/>
          <w:marTop w:val="0"/>
          <w:marBottom w:val="0"/>
          <w:divBdr>
            <w:top w:val="none" w:sz="0" w:space="0" w:color="auto"/>
            <w:left w:val="none" w:sz="0" w:space="0" w:color="auto"/>
            <w:bottom w:val="none" w:sz="0" w:space="0" w:color="auto"/>
            <w:right w:val="none" w:sz="0" w:space="0" w:color="auto"/>
          </w:divBdr>
        </w:div>
        <w:div w:id="579557599">
          <w:marLeft w:val="0"/>
          <w:marRight w:val="0"/>
          <w:marTop w:val="0"/>
          <w:marBottom w:val="0"/>
          <w:divBdr>
            <w:top w:val="none" w:sz="0" w:space="0" w:color="auto"/>
            <w:left w:val="none" w:sz="0" w:space="0" w:color="auto"/>
            <w:bottom w:val="none" w:sz="0" w:space="0" w:color="auto"/>
            <w:right w:val="none" w:sz="0" w:space="0" w:color="auto"/>
          </w:divBdr>
        </w:div>
        <w:div w:id="581717179">
          <w:marLeft w:val="0"/>
          <w:marRight w:val="0"/>
          <w:marTop w:val="0"/>
          <w:marBottom w:val="0"/>
          <w:divBdr>
            <w:top w:val="none" w:sz="0" w:space="0" w:color="auto"/>
            <w:left w:val="none" w:sz="0" w:space="0" w:color="auto"/>
            <w:bottom w:val="none" w:sz="0" w:space="0" w:color="auto"/>
            <w:right w:val="none" w:sz="0" w:space="0" w:color="auto"/>
          </w:divBdr>
          <w:divsChild>
            <w:div w:id="318192201">
              <w:marLeft w:val="0"/>
              <w:marRight w:val="0"/>
              <w:marTop w:val="0"/>
              <w:marBottom w:val="0"/>
              <w:divBdr>
                <w:top w:val="none" w:sz="0" w:space="3" w:color="auto"/>
                <w:left w:val="single" w:sz="24" w:space="3" w:color="8394B2"/>
                <w:bottom w:val="dotted" w:sz="6" w:space="3" w:color="000000"/>
                <w:right w:val="dotted" w:sz="6" w:space="3" w:color="000000"/>
              </w:divBdr>
            </w:div>
            <w:div w:id="534461942">
              <w:marLeft w:val="0"/>
              <w:marRight w:val="0"/>
              <w:marTop w:val="34"/>
              <w:marBottom w:val="0"/>
              <w:divBdr>
                <w:top w:val="dotted" w:sz="6" w:space="3" w:color="000000"/>
                <w:left w:val="single" w:sz="24" w:space="3" w:color="8394B2"/>
                <w:bottom w:val="none" w:sz="0" w:space="3" w:color="auto"/>
                <w:right w:val="dotted" w:sz="6" w:space="3" w:color="000000"/>
              </w:divBdr>
            </w:div>
          </w:divsChild>
        </w:div>
        <w:div w:id="583757266">
          <w:marLeft w:val="0"/>
          <w:marRight w:val="0"/>
          <w:marTop w:val="0"/>
          <w:marBottom w:val="0"/>
          <w:divBdr>
            <w:top w:val="none" w:sz="0" w:space="0" w:color="auto"/>
            <w:left w:val="none" w:sz="0" w:space="0" w:color="auto"/>
            <w:bottom w:val="none" w:sz="0" w:space="0" w:color="auto"/>
            <w:right w:val="none" w:sz="0" w:space="0" w:color="auto"/>
          </w:divBdr>
        </w:div>
        <w:div w:id="636909909">
          <w:marLeft w:val="0"/>
          <w:marRight w:val="0"/>
          <w:marTop w:val="0"/>
          <w:marBottom w:val="0"/>
          <w:divBdr>
            <w:top w:val="none" w:sz="0" w:space="0" w:color="auto"/>
            <w:left w:val="none" w:sz="0" w:space="0" w:color="auto"/>
            <w:bottom w:val="none" w:sz="0" w:space="0" w:color="auto"/>
            <w:right w:val="none" w:sz="0" w:space="0" w:color="auto"/>
          </w:divBdr>
        </w:div>
        <w:div w:id="663823058">
          <w:marLeft w:val="0"/>
          <w:marRight w:val="0"/>
          <w:marTop w:val="0"/>
          <w:marBottom w:val="0"/>
          <w:divBdr>
            <w:top w:val="none" w:sz="0" w:space="0" w:color="auto"/>
            <w:left w:val="none" w:sz="0" w:space="0" w:color="auto"/>
            <w:bottom w:val="none" w:sz="0" w:space="0" w:color="auto"/>
            <w:right w:val="none" w:sz="0" w:space="0" w:color="auto"/>
          </w:divBdr>
          <w:divsChild>
            <w:div w:id="377751605">
              <w:marLeft w:val="0"/>
              <w:marRight w:val="0"/>
              <w:marTop w:val="34"/>
              <w:marBottom w:val="0"/>
              <w:divBdr>
                <w:top w:val="dotted" w:sz="6" w:space="3" w:color="000000"/>
                <w:left w:val="single" w:sz="24" w:space="3" w:color="8394B2"/>
                <w:bottom w:val="none" w:sz="0" w:space="3" w:color="auto"/>
                <w:right w:val="dotted" w:sz="6" w:space="3" w:color="000000"/>
              </w:divBdr>
            </w:div>
            <w:div w:id="1703557872">
              <w:marLeft w:val="0"/>
              <w:marRight w:val="0"/>
              <w:marTop w:val="0"/>
              <w:marBottom w:val="0"/>
              <w:divBdr>
                <w:top w:val="none" w:sz="0" w:space="3" w:color="auto"/>
                <w:left w:val="single" w:sz="24" w:space="3" w:color="8394B2"/>
                <w:bottom w:val="dotted" w:sz="6" w:space="3" w:color="000000"/>
                <w:right w:val="dotted" w:sz="6" w:space="3" w:color="000000"/>
              </w:divBdr>
            </w:div>
          </w:divsChild>
        </w:div>
        <w:div w:id="680475631">
          <w:marLeft w:val="0"/>
          <w:marRight w:val="0"/>
          <w:marTop w:val="0"/>
          <w:marBottom w:val="0"/>
          <w:divBdr>
            <w:top w:val="none" w:sz="0" w:space="0" w:color="auto"/>
            <w:left w:val="none" w:sz="0" w:space="0" w:color="auto"/>
            <w:bottom w:val="none" w:sz="0" w:space="0" w:color="auto"/>
            <w:right w:val="none" w:sz="0" w:space="0" w:color="auto"/>
          </w:divBdr>
          <w:divsChild>
            <w:div w:id="392433224">
              <w:marLeft w:val="0"/>
              <w:marRight w:val="0"/>
              <w:marTop w:val="34"/>
              <w:marBottom w:val="0"/>
              <w:divBdr>
                <w:top w:val="dotted" w:sz="6" w:space="3" w:color="000000"/>
                <w:left w:val="single" w:sz="24" w:space="3" w:color="8394B2"/>
                <w:bottom w:val="none" w:sz="0" w:space="3" w:color="auto"/>
                <w:right w:val="dotted" w:sz="6" w:space="3" w:color="000000"/>
              </w:divBdr>
            </w:div>
            <w:div w:id="1685545612">
              <w:marLeft w:val="0"/>
              <w:marRight w:val="0"/>
              <w:marTop w:val="0"/>
              <w:marBottom w:val="0"/>
              <w:divBdr>
                <w:top w:val="none" w:sz="0" w:space="3" w:color="auto"/>
                <w:left w:val="single" w:sz="24" w:space="3" w:color="8394B2"/>
                <w:bottom w:val="dotted" w:sz="6" w:space="3" w:color="000000"/>
                <w:right w:val="dotted" w:sz="6" w:space="3" w:color="000000"/>
              </w:divBdr>
            </w:div>
          </w:divsChild>
        </w:div>
        <w:div w:id="686904070">
          <w:marLeft w:val="0"/>
          <w:marRight w:val="0"/>
          <w:marTop w:val="0"/>
          <w:marBottom w:val="0"/>
          <w:divBdr>
            <w:top w:val="none" w:sz="0" w:space="0" w:color="auto"/>
            <w:left w:val="none" w:sz="0" w:space="0" w:color="auto"/>
            <w:bottom w:val="none" w:sz="0" w:space="0" w:color="auto"/>
            <w:right w:val="none" w:sz="0" w:space="0" w:color="auto"/>
          </w:divBdr>
          <w:divsChild>
            <w:div w:id="241066542">
              <w:marLeft w:val="0"/>
              <w:marRight w:val="0"/>
              <w:marTop w:val="0"/>
              <w:marBottom w:val="0"/>
              <w:divBdr>
                <w:top w:val="none" w:sz="0" w:space="3" w:color="auto"/>
                <w:left w:val="single" w:sz="24" w:space="3" w:color="8394B2"/>
                <w:bottom w:val="dotted" w:sz="6" w:space="3" w:color="000000"/>
                <w:right w:val="dotted" w:sz="6" w:space="3" w:color="000000"/>
              </w:divBdr>
            </w:div>
            <w:div w:id="1627815518">
              <w:marLeft w:val="0"/>
              <w:marRight w:val="0"/>
              <w:marTop w:val="34"/>
              <w:marBottom w:val="0"/>
              <w:divBdr>
                <w:top w:val="dotted" w:sz="6" w:space="3" w:color="000000"/>
                <w:left w:val="single" w:sz="24" w:space="3" w:color="8394B2"/>
                <w:bottom w:val="none" w:sz="0" w:space="3" w:color="auto"/>
                <w:right w:val="dotted" w:sz="6" w:space="3" w:color="000000"/>
              </w:divBdr>
            </w:div>
          </w:divsChild>
        </w:div>
        <w:div w:id="797995492">
          <w:marLeft w:val="0"/>
          <w:marRight w:val="0"/>
          <w:marTop w:val="0"/>
          <w:marBottom w:val="0"/>
          <w:divBdr>
            <w:top w:val="none" w:sz="0" w:space="0" w:color="auto"/>
            <w:left w:val="none" w:sz="0" w:space="0" w:color="auto"/>
            <w:bottom w:val="none" w:sz="0" w:space="0" w:color="auto"/>
            <w:right w:val="none" w:sz="0" w:space="0" w:color="auto"/>
          </w:divBdr>
        </w:div>
        <w:div w:id="803818800">
          <w:marLeft w:val="0"/>
          <w:marRight w:val="0"/>
          <w:marTop w:val="0"/>
          <w:marBottom w:val="0"/>
          <w:divBdr>
            <w:top w:val="none" w:sz="0" w:space="0" w:color="auto"/>
            <w:left w:val="none" w:sz="0" w:space="0" w:color="auto"/>
            <w:bottom w:val="none" w:sz="0" w:space="0" w:color="auto"/>
            <w:right w:val="none" w:sz="0" w:space="0" w:color="auto"/>
          </w:divBdr>
          <w:divsChild>
            <w:div w:id="130751279">
              <w:marLeft w:val="0"/>
              <w:marRight w:val="0"/>
              <w:marTop w:val="34"/>
              <w:marBottom w:val="0"/>
              <w:divBdr>
                <w:top w:val="dotted" w:sz="6" w:space="3" w:color="000000"/>
                <w:left w:val="single" w:sz="24" w:space="3" w:color="8394B2"/>
                <w:bottom w:val="none" w:sz="0" w:space="3" w:color="auto"/>
                <w:right w:val="dotted" w:sz="6" w:space="3" w:color="000000"/>
              </w:divBdr>
            </w:div>
            <w:div w:id="1838154326">
              <w:marLeft w:val="0"/>
              <w:marRight w:val="0"/>
              <w:marTop w:val="0"/>
              <w:marBottom w:val="0"/>
              <w:divBdr>
                <w:top w:val="none" w:sz="0" w:space="3" w:color="auto"/>
                <w:left w:val="single" w:sz="24" w:space="3" w:color="8394B2"/>
                <w:bottom w:val="dotted" w:sz="6" w:space="3" w:color="000000"/>
                <w:right w:val="dotted" w:sz="6" w:space="3" w:color="000000"/>
              </w:divBdr>
            </w:div>
          </w:divsChild>
        </w:div>
        <w:div w:id="841579729">
          <w:marLeft w:val="0"/>
          <w:marRight w:val="0"/>
          <w:marTop w:val="0"/>
          <w:marBottom w:val="0"/>
          <w:divBdr>
            <w:top w:val="none" w:sz="0" w:space="0" w:color="auto"/>
            <w:left w:val="none" w:sz="0" w:space="0" w:color="auto"/>
            <w:bottom w:val="none" w:sz="0" w:space="0" w:color="auto"/>
            <w:right w:val="none" w:sz="0" w:space="0" w:color="auto"/>
          </w:divBdr>
        </w:div>
        <w:div w:id="861817824">
          <w:marLeft w:val="0"/>
          <w:marRight w:val="0"/>
          <w:marTop w:val="0"/>
          <w:marBottom w:val="0"/>
          <w:divBdr>
            <w:top w:val="none" w:sz="0" w:space="0" w:color="auto"/>
            <w:left w:val="none" w:sz="0" w:space="0" w:color="auto"/>
            <w:bottom w:val="none" w:sz="0" w:space="0" w:color="auto"/>
            <w:right w:val="none" w:sz="0" w:space="0" w:color="auto"/>
          </w:divBdr>
          <w:divsChild>
            <w:div w:id="1347443556">
              <w:marLeft w:val="0"/>
              <w:marRight w:val="0"/>
              <w:marTop w:val="0"/>
              <w:marBottom w:val="0"/>
              <w:divBdr>
                <w:top w:val="none" w:sz="0" w:space="3" w:color="auto"/>
                <w:left w:val="single" w:sz="24" w:space="3" w:color="8394B2"/>
                <w:bottom w:val="dotted" w:sz="6" w:space="3" w:color="000000"/>
                <w:right w:val="dotted" w:sz="6" w:space="3" w:color="000000"/>
              </w:divBdr>
            </w:div>
            <w:div w:id="1378046871">
              <w:marLeft w:val="0"/>
              <w:marRight w:val="0"/>
              <w:marTop w:val="34"/>
              <w:marBottom w:val="0"/>
              <w:divBdr>
                <w:top w:val="dotted" w:sz="6" w:space="3" w:color="000000"/>
                <w:left w:val="single" w:sz="24" w:space="3" w:color="8394B2"/>
                <w:bottom w:val="none" w:sz="0" w:space="3" w:color="auto"/>
                <w:right w:val="dotted" w:sz="6" w:space="3" w:color="000000"/>
              </w:divBdr>
            </w:div>
            <w:div w:id="1653755468">
              <w:marLeft w:val="0"/>
              <w:marRight w:val="0"/>
              <w:marTop w:val="34"/>
              <w:marBottom w:val="0"/>
              <w:divBdr>
                <w:top w:val="dotted" w:sz="6" w:space="3" w:color="000000"/>
                <w:left w:val="single" w:sz="24" w:space="3" w:color="8394B2"/>
                <w:bottom w:val="none" w:sz="0" w:space="3" w:color="auto"/>
                <w:right w:val="dotted" w:sz="6" w:space="3" w:color="000000"/>
              </w:divBdr>
            </w:div>
            <w:div w:id="1972468493">
              <w:marLeft w:val="0"/>
              <w:marRight w:val="0"/>
              <w:marTop w:val="0"/>
              <w:marBottom w:val="0"/>
              <w:divBdr>
                <w:top w:val="none" w:sz="0" w:space="3" w:color="auto"/>
                <w:left w:val="single" w:sz="24" w:space="3" w:color="8394B2"/>
                <w:bottom w:val="dotted" w:sz="6" w:space="3" w:color="000000"/>
                <w:right w:val="dotted" w:sz="6" w:space="3" w:color="000000"/>
              </w:divBdr>
            </w:div>
            <w:div w:id="1976640443">
              <w:marLeft w:val="0"/>
              <w:marRight w:val="0"/>
              <w:marTop w:val="0"/>
              <w:marBottom w:val="0"/>
              <w:divBdr>
                <w:top w:val="none" w:sz="0" w:space="3" w:color="auto"/>
                <w:left w:val="single" w:sz="24" w:space="3" w:color="8394B2"/>
                <w:bottom w:val="dotted" w:sz="6" w:space="3" w:color="000000"/>
                <w:right w:val="dotted" w:sz="6" w:space="3" w:color="000000"/>
              </w:divBdr>
            </w:div>
            <w:div w:id="2060400567">
              <w:marLeft w:val="0"/>
              <w:marRight w:val="0"/>
              <w:marTop w:val="34"/>
              <w:marBottom w:val="0"/>
              <w:divBdr>
                <w:top w:val="dotted" w:sz="6" w:space="3" w:color="000000"/>
                <w:left w:val="single" w:sz="24" w:space="3" w:color="8394B2"/>
                <w:bottom w:val="none" w:sz="0" w:space="3" w:color="auto"/>
                <w:right w:val="dotted" w:sz="6" w:space="3" w:color="000000"/>
              </w:divBdr>
            </w:div>
          </w:divsChild>
        </w:div>
        <w:div w:id="863175155">
          <w:marLeft w:val="0"/>
          <w:marRight w:val="0"/>
          <w:marTop w:val="0"/>
          <w:marBottom w:val="0"/>
          <w:divBdr>
            <w:top w:val="none" w:sz="0" w:space="0" w:color="auto"/>
            <w:left w:val="none" w:sz="0" w:space="0" w:color="auto"/>
            <w:bottom w:val="none" w:sz="0" w:space="0" w:color="auto"/>
            <w:right w:val="none" w:sz="0" w:space="0" w:color="auto"/>
          </w:divBdr>
        </w:div>
        <w:div w:id="904342871">
          <w:marLeft w:val="0"/>
          <w:marRight w:val="0"/>
          <w:marTop w:val="0"/>
          <w:marBottom w:val="0"/>
          <w:divBdr>
            <w:top w:val="none" w:sz="0" w:space="0" w:color="auto"/>
            <w:left w:val="none" w:sz="0" w:space="0" w:color="auto"/>
            <w:bottom w:val="none" w:sz="0" w:space="0" w:color="auto"/>
            <w:right w:val="none" w:sz="0" w:space="0" w:color="auto"/>
          </w:divBdr>
        </w:div>
        <w:div w:id="972831218">
          <w:marLeft w:val="0"/>
          <w:marRight w:val="0"/>
          <w:marTop w:val="0"/>
          <w:marBottom w:val="0"/>
          <w:divBdr>
            <w:top w:val="none" w:sz="0" w:space="0" w:color="auto"/>
            <w:left w:val="none" w:sz="0" w:space="0" w:color="auto"/>
            <w:bottom w:val="none" w:sz="0" w:space="0" w:color="auto"/>
            <w:right w:val="none" w:sz="0" w:space="0" w:color="auto"/>
          </w:divBdr>
          <w:divsChild>
            <w:div w:id="1007169084">
              <w:marLeft w:val="0"/>
              <w:marRight w:val="0"/>
              <w:marTop w:val="0"/>
              <w:marBottom w:val="0"/>
              <w:divBdr>
                <w:top w:val="none" w:sz="0" w:space="3" w:color="auto"/>
                <w:left w:val="single" w:sz="24" w:space="3" w:color="8394B2"/>
                <w:bottom w:val="dotted" w:sz="6" w:space="3" w:color="000000"/>
                <w:right w:val="dotted" w:sz="6" w:space="3" w:color="000000"/>
              </w:divBdr>
            </w:div>
            <w:div w:id="1189216841">
              <w:marLeft w:val="0"/>
              <w:marRight w:val="0"/>
              <w:marTop w:val="34"/>
              <w:marBottom w:val="0"/>
              <w:divBdr>
                <w:top w:val="dotted" w:sz="6" w:space="3" w:color="000000"/>
                <w:left w:val="single" w:sz="24" w:space="3" w:color="8394B2"/>
                <w:bottom w:val="none" w:sz="0" w:space="3" w:color="auto"/>
                <w:right w:val="dotted" w:sz="6" w:space="3" w:color="000000"/>
              </w:divBdr>
            </w:div>
          </w:divsChild>
        </w:div>
        <w:div w:id="1037392908">
          <w:marLeft w:val="0"/>
          <w:marRight w:val="0"/>
          <w:marTop w:val="0"/>
          <w:marBottom w:val="0"/>
          <w:divBdr>
            <w:top w:val="none" w:sz="0" w:space="0" w:color="auto"/>
            <w:left w:val="none" w:sz="0" w:space="0" w:color="auto"/>
            <w:bottom w:val="none" w:sz="0" w:space="0" w:color="auto"/>
            <w:right w:val="none" w:sz="0" w:space="0" w:color="auto"/>
          </w:divBdr>
        </w:div>
        <w:div w:id="1068303135">
          <w:marLeft w:val="0"/>
          <w:marRight w:val="0"/>
          <w:marTop w:val="0"/>
          <w:marBottom w:val="0"/>
          <w:divBdr>
            <w:top w:val="none" w:sz="0" w:space="0" w:color="auto"/>
            <w:left w:val="none" w:sz="0" w:space="0" w:color="auto"/>
            <w:bottom w:val="none" w:sz="0" w:space="0" w:color="auto"/>
            <w:right w:val="none" w:sz="0" w:space="0" w:color="auto"/>
          </w:divBdr>
        </w:div>
        <w:div w:id="1120566799">
          <w:marLeft w:val="0"/>
          <w:marRight w:val="0"/>
          <w:marTop w:val="0"/>
          <w:marBottom w:val="0"/>
          <w:divBdr>
            <w:top w:val="none" w:sz="0" w:space="0" w:color="auto"/>
            <w:left w:val="none" w:sz="0" w:space="0" w:color="auto"/>
            <w:bottom w:val="none" w:sz="0" w:space="0" w:color="auto"/>
            <w:right w:val="none" w:sz="0" w:space="0" w:color="auto"/>
          </w:divBdr>
        </w:div>
        <w:div w:id="1167136749">
          <w:marLeft w:val="0"/>
          <w:marRight w:val="0"/>
          <w:marTop w:val="0"/>
          <w:marBottom w:val="0"/>
          <w:divBdr>
            <w:top w:val="none" w:sz="0" w:space="0" w:color="auto"/>
            <w:left w:val="none" w:sz="0" w:space="0" w:color="auto"/>
            <w:bottom w:val="none" w:sz="0" w:space="0" w:color="auto"/>
            <w:right w:val="none" w:sz="0" w:space="0" w:color="auto"/>
          </w:divBdr>
        </w:div>
        <w:div w:id="1183516584">
          <w:marLeft w:val="0"/>
          <w:marRight w:val="0"/>
          <w:marTop w:val="0"/>
          <w:marBottom w:val="0"/>
          <w:divBdr>
            <w:top w:val="none" w:sz="0" w:space="0" w:color="auto"/>
            <w:left w:val="none" w:sz="0" w:space="0" w:color="auto"/>
            <w:bottom w:val="none" w:sz="0" w:space="0" w:color="auto"/>
            <w:right w:val="none" w:sz="0" w:space="0" w:color="auto"/>
          </w:divBdr>
        </w:div>
        <w:div w:id="1273703119">
          <w:marLeft w:val="0"/>
          <w:marRight w:val="0"/>
          <w:marTop w:val="0"/>
          <w:marBottom w:val="0"/>
          <w:divBdr>
            <w:top w:val="none" w:sz="0" w:space="0" w:color="auto"/>
            <w:left w:val="none" w:sz="0" w:space="0" w:color="auto"/>
            <w:bottom w:val="none" w:sz="0" w:space="0" w:color="auto"/>
            <w:right w:val="none" w:sz="0" w:space="0" w:color="auto"/>
          </w:divBdr>
        </w:div>
        <w:div w:id="1281644132">
          <w:marLeft w:val="0"/>
          <w:marRight w:val="0"/>
          <w:marTop w:val="0"/>
          <w:marBottom w:val="0"/>
          <w:divBdr>
            <w:top w:val="none" w:sz="0" w:space="0" w:color="auto"/>
            <w:left w:val="none" w:sz="0" w:space="0" w:color="auto"/>
            <w:bottom w:val="none" w:sz="0" w:space="0" w:color="auto"/>
            <w:right w:val="none" w:sz="0" w:space="0" w:color="auto"/>
          </w:divBdr>
        </w:div>
        <w:div w:id="1286086911">
          <w:marLeft w:val="0"/>
          <w:marRight w:val="0"/>
          <w:marTop w:val="0"/>
          <w:marBottom w:val="0"/>
          <w:divBdr>
            <w:top w:val="none" w:sz="0" w:space="0" w:color="auto"/>
            <w:left w:val="none" w:sz="0" w:space="0" w:color="auto"/>
            <w:bottom w:val="none" w:sz="0" w:space="0" w:color="auto"/>
            <w:right w:val="none" w:sz="0" w:space="0" w:color="auto"/>
          </w:divBdr>
        </w:div>
        <w:div w:id="1315377178">
          <w:marLeft w:val="0"/>
          <w:marRight w:val="0"/>
          <w:marTop w:val="0"/>
          <w:marBottom w:val="0"/>
          <w:divBdr>
            <w:top w:val="none" w:sz="0" w:space="0" w:color="auto"/>
            <w:left w:val="none" w:sz="0" w:space="0" w:color="auto"/>
            <w:bottom w:val="none" w:sz="0" w:space="0" w:color="auto"/>
            <w:right w:val="none" w:sz="0" w:space="0" w:color="auto"/>
          </w:divBdr>
        </w:div>
        <w:div w:id="1317302230">
          <w:marLeft w:val="0"/>
          <w:marRight w:val="0"/>
          <w:marTop w:val="0"/>
          <w:marBottom w:val="0"/>
          <w:divBdr>
            <w:top w:val="none" w:sz="0" w:space="0" w:color="auto"/>
            <w:left w:val="none" w:sz="0" w:space="0" w:color="auto"/>
            <w:bottom w:val="none" w:sz="0" w:space="0" w:color="auto"/>
            <w:right w:val="none" w:sz="0" w:space="0" w:color="auto"/>
          </w:divBdr>
        </w:div>
        <w:div w:id="1318415178">
          <w:marLeft w:val="0"/>
          <w:marRight w:val="0"/>
          <w:marTop w:val="0"/>
          <w:marBottom w:val="0"/>
          <w:divBdr>
            <w:top w:val="none" w:sz="0" w:space="0" w:color="auto"/>
            <w:left w:val="none" w:sz="0" w:space="0" w:color="auto"/>
            <w:bottom w:val="none" w:sz="0" w:space="0" w:color="auto"/>
            <w:right w:val="none" w:sz="0" w:space="0" w:color="auto"/>
          </w:divBdr>
        </w:div>
        <w:div w:id="1323505876">
          <w:marLeft w:val="0"/>
          <w:marRight w:val="0"/>
          <w:marTop w:val="0"/>
          <w:marBottom w:val="0"/>
          <w:divBdr>
            <w:top w:val="none" w:sz="0" w:space="0" w:color="auto"/>
            <w:left w:val="none" w:sz="0" w:space="0" w:color="auto"/>
            <w:bottom w:val="none" w:sz="0" w:space="0" w:color="auto"/>
            <w:right w:val="none" w:sz="0" w:space="0" w:color="auto"/>
          </w:divBdr>
        </w:div>
        <w:div w:id="1325663069">
          <w:marLeft w:val="0"/>
          <w:marRight w:val="0"/>
          <w:marTop w:val="0"/>
          <w:marBottom w:val="0"/>
          <w:divBdr>
            <w:top w:val="none" w:sz="0" w:space="0" w:color="auto"/>
            <w:left w:val="none" w:sz="0" w:space="0" w:color="auto"/>
            <w:bottom w:val="none" w:sz="0" w:space="0" w:color="auto"/>
            <w:right w:val="none" w:sz="0" w:space="0" w:color="auto"/>
          </w:divBdr>
        </w:div>
        <w:div w:id="1353416490">
          <w:marLeft w:val="0"/>
          <w:marRight w:val="0"/>
          <w:marTop w:val="0"/>
          <w:marBottom w:val="0"/>
          <w:divBdr>
            <w:top w:val="none" w:sz="0" w:space="0" w:color="auto"/>
            <w:left w:val="none" w:sz="0" w:space="0" w:color="auto"/>
            <w:bottom w:val="none" w:sz="0" w:space="0" w:color="auto"/>
            <w:right w:val="none" w:sz="0" w:space="0" w:color="auto"/>
          </w:divBdr>
        </w:div>
        <w:div w:id="1422992118">
          <w:marLeft w:val="0"/>
          <w:marRight w:val="0"/>
          <w:marTop w:val="0"/>
          <w:marBottom w:val="0"/>
          <w:divBdr>
            <w:top w:val="none" w:sz="0" w:space="0" w:color="auto"/>
            <w:left w:val="none" w:sz="0" w:space="0" w:color="auto"/>
            <w:bottom w:val="none" w:sz="0" w:space="0" w:color="auto"/>
            <w:right w:val="none" w:sz="0" w:space="0" w:color="auto"/>
          </w:divBdr>
        </w:div>
        <w:div w:id="1452090989">
          <w:marLeft w:val="0"/>
          <w:marRight w:val="0"/>
          <w:marTop w:val="0"/>
          <w:marBottom w:val="0"/>
          <w:divBdr>
            <w:top w:val="none" w:sz="0" w:space="0" w:color="auto"/>
            <w:left w:val="none" w:sz="0" w:space="0" w:color="auto"/>
            <w:bottom w:val="none" w:sz="0" w:space="0" w:color="auto"/>
            <w:right w:val="none" w:sz="0" w:space="0" w:color="auto"/>
          </w:divBdr>
        </w:div>
        <w:div w:id="1491025323">
          <w:marLeft w:val="0"/>
          <w:marRight w:val="0"/>
          <w:marTop w:val="0"/>
          <w:marBottom w:val="0"/>
          <w:divBdr>
            <w:top w:val="none" w:sz="0" w:space="0" w:color="auto"/>
            <w:left w:val="none" w:sz="0" w:space="0" w:color="auto"/>
            <w:bottom w:val="none" w:sz="0" w:space="0" w:color="auto"/>
            <w:right w:val="none" w:sz="0" w:space="0" w:color="auto"/>
          </w:divBdr>
        </w:div>
        <w:div w:id="1515340968">
          <w:marLeft w:val="0"/>
          <w:marRight w:val="0"/>
          <w:marTop w:val="0"/>
          <w:marBottom w:val="0"/>
          <w:divBdr>
            <w:top w:val="none" w:sz="0" w:space="0" w:color="auto"/>
            <w:left w:val="none" w:sz="0" w:space="0" w:color="auto"/>
            <w:bottom w:val="none" w:sz="0" w:space="0" w:color="auto"/>
            <w:right w:val="none" w:sz="0" w:space="0" w:color="auto"/>
          </w:divBdr>
        </w:div>
        <w:div w:id="1598370267">
          <w:marLeft w:val="0"/>
          <w:marRight w:val="0"/>
          <w:marTop w:val="0"/>
          <w:marBottom w:val="0"/>
          <w:divBdr>
            <w:top w:val="none" w:sz="0" w:space="0" w:color="auto"/>
            <w:left w:val="none" w:sz="0" w:space="0" w:color="auto"/>
            <w:bottom w:val="none" w:sz="0" w:space="0" w:color="auto"/>
            <w:right w:val="none" w:sz="0" w:space="0" w:color="auto"/>
          </w:divBdr>
        </w:div>
        <w:div w:id="1602495434">
          <w:marLeft w:val="0"/>
          <w:marRight w:val="0"/>
          <w:marTop w:val="0"/>
          <w:marBottom w:val="0"/>
          <w:divBdr>
            <w:top w:val="none" w:sz="0" w:space="0" w:color="auto"/>
            <w:left w:val="none" w:sz="0" w:space="0" w:color="auto"/>
            <w:bottom w:val="none" w:sz="0" w:space="0" w:color="auto"/>
            <w:right w:val="none" w:sz="0" w:space="0" w:color="auto"/>
          </w:divBdr>
          <w:divsChild>
            <w:div w:id="1655446446">
              <w:marLeft w:val="0"/>
              <w:marRight w:val="0"/>
              <w:marTop w:val="0"/>
              <w:marBottom w:val="0"/>
              <w:divBdr>
                <w:top w:val="none" w:sz="0" w:space="3" w:color="auto"/>
                <w:left w:val="single" w:sz="24" w:space="3" w:color="8394B2"/>
                <w:bottom w:val="dotted" w:sz="6" w:space="3" w:color="000000"/>
                <w:right w:val="dotted" w:sz="6" w:space="3" w:color="000000"/>
              </w:divBdr>
            </w:div>
            <w:div w:id="1858233544">
              <w:marLeft w:val="0"/>
              <w:marRight w:val="0"/>
              <w:marTop w:val="34"/>
              <w:marBottom w:val="0"/>
              <w:divBdr>
                <w:top w:val="dotted" w:sz="6" w:space="3" w:color="000000"/>
                <w:left w:val="single" w:sz="24" w:space="3" w:color="8394B2"/>
                <w:bottom w:val="none" w:sz="0" w:space="3" w:color="auto"/>
                <w:right w:val="dotted" w:sz="6" w:space="3" w:color="000000"/>
              </w:divBdr>
            </w:div>
          </w:divsChild>
        </w:div>
        <w:div w:id="1636912763">
          <w:marLeft w:val="0"/>
          <w:marRight w:val="0"/>
          <w:marTop w:val="0"/>
          <w:marBottom w:val="0"/>
          <w:divBdr>
            <w:top w:val="none" w:sz="0" w:space="0" w:color="auto"/>
            <w:left w:val="none" w:sz="0" w:space="0" w:color="auto"/>
            <w:bottom w:val="none" w:sz="0" w:space="0" w:color="auto"/>
            <w:right w:val="none" w:sz="0" w:space="0" w:color="auto"/>
          </w:divBdr>
        </w:div>
        <w:div w:id="1673294688">
          <w:marLeft w:val="0"/>
          <w:marRight w:val="0"/>
          <w:marTop w:val="0"/>
          <w:marBottom w:val="0"/>
          <w:divBdr>
            <w:top w:val="none" w:sz="0" w:space="0" w:color="auto"/>
            <w:left w:val="none" w:sz="0" w:space="0" w:color="auto"/>
            <w:bottom w:val="none" w:sz="0" w:space="0" w:color="auto"/>
            <w:right w:val="none" w:sz="0" w:space="0" w:color="auto"/>
          </w:divBdr>
        </w:div>
        <w:div w:id="1710492115">
          <w:marLeft w:val="0"/>
          <w:marRight w:val="0"/>
          <w:marTop w:val="0"/>
          <w:marBottom w:val="0"/>
          <w:divBdr>
            <w:top w:val="none" w:sz="0" w:space="0" w:color="auto"/>
            <w:left w:val="none" w:sz="0" w:space="0" w:color="auto"/>
            <w:bottom w:val="none" w:sz="0" w:space="0" w:color="auto"/>
            <w:right w:val="none" w:sz="0" w:space="0" w:color="auto"/>
          </w:divBdr>
        </w:div>
        <w:div w:id="1748654158">
          <w:marLeft w:val="0"/>
          <w:marRight w:val="0"/>
          <w:marTop w:val="0"/>
          <w:marBottom w:val="0"/>
          <w:divBdr>
            <w:top w:val="none" w:sz="0" w:space="0" w:color="auto"/>
            <w:left w:val="none" w:sz="0" w:space="0" w:color="auto"/>
            <w:bottom w:val="none" w:sz="0" w:space="0" w:color="auto"/>
            <w:right w:val="none" w:sz="0" w:space="0" w:color="auto"/>
          </w:divBdr>
        </w:div>
        <w:div w:id="1775706386">
          <w:marLeft w:val="0"/>
          <w:marRight w:val="0"/>
          <w:marTop w:val="0"/>
          <w:marBottom w:val="0"/>
          <w:divBdr>
            <w:top w:val="none" w:sz="0" w:space="0" w:color="auto"/>
            <w:left w:val="none" w:sz="0" w:space="0" w:color="auto"/>
            <w:bottom w:val="none" w:sz="0" w:space="0" w:color="auto"/>
            <w:right w:val="none" w:sz="0" w:space="0" w:color="auto"/>
          </w:divBdr>
        </w:div>
        <w:div w:id="1787767896">
          <w:marLeft w:val="0"/>
          <w:marRight w:val="0"/>
          <w:marTop w:val="0"/>
          <w:marBottom w:val="0"/>
          <w:divBdr>
            <w:top w:val="none" w:sz="0" w:space="0" w:color="auto"/>
            <w:left w:val="none" w:sz="0" w:space="0" w:color="auto"/>
            <w:bottom w:val="none" w:sz="0" w:space="0" w:color="auto"/>
            <w:right w:val="none" w:sz="0" w:space="0" w:color="auto"/>
          </w:divBdr>
        </w:div>
        <w:div w:id="1792934335">
          <w:marLeft w:val="0"/>
          <w:marRight w:val="0"/>
          <w:marTop w:val="0"/>
          <w:marBottom w:val="0"/>
          <w:divBdr>
            <w:top w:val="none" w:sz="0" w:space="0" w:color="auto"/>
            <w:left w:val="none" w:sz="0" w:space="0" w:color="auto"/>
            <w:bottom w:val="none" w:sz="0" w:space="0" w:color="auto"/>
            <w:right w:val="none" w:sz="0" w:space="0" w:color="auto"/>
          </w:divBdr>
        </w:div>
        <w:div w:id="1799296546">
          <w:marLeft w:val="0"/>
          <w:marRight w:val="0"/>
          <w:marTop w:val="0"/>
          <w:marBottom w:val="0"/>
          <w:divBdr>
            <w:top w:val="none" w:sz="0" w:space="0" w:color="auto"/>
            <w:left w:val="none" w:sz="0" w:space="0" w:color="auto"/>
            <w:bottom w:val="none" w:sz="0" w:space="0" w:color="auto"/>
            <w:right w:val="none" w:sz="0" w:space="0" w:color="auto"/>
          </w:divBdr>
          <w:divsChild>
            <w:div w:id="1399743732">
              <w:marLeft w:val="0"/>
              <w:marRight w:val="0"/>
              <w:marTop w:val="34"/>
              <w:marBottom w:val="0"/>
              <w:divBdr>
                <w:top w:val="dotted" w:sz="6" w:space="3" w:color="000000"/>
                <w:left w:val="single" w:sz="24" w:space="3" w:color="8394B2"/>
                <w:bottom w:val="none" w:sz="0" w:space="3" w:color="auto"/>
                <w:right w:val="dotted" w:sz="6" w:space="3" w:color="000000"/>
              </w:divBdr>
            </w:div>
            <w:div w:id="2099406207">
              <w:marLeft w:val="0"/>
              <w:marRight w:val="0"/>
              <w:marTop w:val="0"/>
              <w:marBottom w:val="0"/>
              <w:divBdr>
                <w:top w:val="none" w:sz="0" w:space="3" w:color="auto"/>
                <w:left w:val="single" w:sz="24" w:space="3" w:color="8394B2"/>
                <w:bottom w:val="dotted" w:sz="6" w:space="3" w:color="000000"/>
                <w:right w:val="dotted" w:sz="6" w:space="3" w:color="000000"/>
              </w:divBdr>
            </w:div>
          </w:divsChild>
        </w:div>
        <w:div w:id="1809273893">
          <w:marLeft w:val="0"/>
          <w:marRight w:val="0"/>
          <w:marTop w:val="0"/>
          <w:marBottom w:val="0"/>
          <w:divBdr>
            <w:top w:val="none" w:sz="0" w:space="0" w:color="auto"/>
            <w:left w:val="none" w:sz="0" w:space="0" w:color="auto"/>
            <w:bottom w:val="none" w:sz="0" w:space="0" w:color="auto"/>
            <w:right w:val="none" w:sz="0" w:space="0" w:color="auto"/>
          </w:divBdr>
        </w:div>
        <w:div w:id="1823810440">
          <w:marLeft w:val="0"/>
          <w:marRight w:val="0"/>
          <w:marTop w:val="0"/>
          <w:marBottom w:val="0"/>
          <w:divBdr>
            <w:top w:val="none" w:sz="0" w:space="0" w:color="auto"/>
            <w:left w:val="none" w:sz="0" w:space="0" w:color="auto"/>
            <w:bottom w:val="none" w:sz="0" w:space="0" w:color="auto"/>
            <w:right w:val="none" w:sz="0" w:space="0" w:color="auto"/>
          </w:divBdr>
        </w:div>
        <w:div w:id="1850409272">
          <w:marLeft w:val="0"/>
          <w:marRight w:val="0"/>
          <w:marTop w:val="0"/>
          <w:marBottom w:val="0"/>
          <w:divBdr>
            <w:top w:val="none" w:sz="0" w:space="0" w:color="auto"/>
            <w:left w:val="none" w:sz="0" w:space="0" w:color="auto"/>
            <w:bottom w:val="none" w:sz="0" w:space="0" w:color="auto"/>
            <w:right w:val="none" w:sz="0" w:space="0" w:color="auto"/>
          </w:divBdr>
        </w:div>
        <w:div w:id="1967226134">
          <w:marLeft w:val="0"/>
          <w:marRight w:val="0"/>
          <w:marTop w:val="0"/>
          <w:marBottom w:val="0"/>
          <w:divBdr>
            <w:top w:val="none" w:sz="0" w:space="0" w:color="auto"/>
            <w:left w:val="none" w:sz="0" w:space="0" w:color="auto"/>
            <w:bottom w:val="none" w:sz="0" w:space="0" w:color="auto"/>
            <w:right w:val="none" w:sz="0" w:space="0" w:color="auto"/>
          </w:divBdr>
          <w:divsChild>
            <w:div w:id="1339043589">
              <w:marLeft w:val="0"/>
              <w:marRight w:val="0"/>
              <w:marTop w:val="34"/>
              <w:marBottom w:val="0"/>
              <w:divBdr>
                <w:top w:val="dotted" w:sz="6" w:space="3" w:color="000000"/>
                <w:left w:val="single" w:sz="24" w:space="3" w:color="8394B2"/>
                <w:bottom w:val="none" w:sz="0" w:space="3" w:color="auto"/>
                <w:right w:val="dotted" w:sz="6" w:space="3" w:color="000000"/>
              </w:divBdr>
            </w:div>
            <w:div w:id="1523664577">
              <w:marLeft w:val="0"/>
              <w:marRight w:val="0"/>
              <w:marTop w:val="0"/>
              <w:marBottom w:val="0"/>
              <w:divBdr>
                <w:top w:val="none" w:sz="0" w:space="3" w:color="auto"/>
                <w:left w:val="single" w:sz="24" w:space="3" w:color="8394B2"/>
                <w:bottom w:val="dotted" w:sz="6" w:space="3" w:color="000000"/>
                <w:right w:val="dotted" w:sz="6" w:space="3" w:color="000000"/>
              </w:divBdr>
            </w:div>
          </w:divsChild>
        </w:div>
        <w:div w:id="1975792060">
          <w:marLeft w:val="0"/>
          <w:marRight w:val="0"/>
          <w:marTop w:val="0"/>
          <w:marBottom w:val="0"/>
          <w:divBdr>
            <w:top w:val="none" w:sz="0" w:space="0" w:color="auto"/>
            <w:left w:val="none" w:sz="0" w:space="0" w:color="auto"/>
            <w:bottom w:val="none" w:sz="0" w:space="0" w:color="auto"/>
            <w:right w:val="none" w:sz="0" w:space="0" w:color="auto"/>
          </w:divBdr>
        </w:div>
        <w:div w:id="1986667410">
          <w:marLeft w:val="0"/>
          <w:marRight w:val="0"/>
          <w:marTop w:val="0"/>
          <w:marBottom w:val="0"/>
          <w:divBdr>
            <w:top w:val="none" w:sz="0" w:space="0" w:color="auto"/>
            <w:left w:val="none" w:sz="0" w:space="0" w:color="auto"/>
            <w:bottom w:val="none" w:sz="0" w:space="0" w:color="auto"/>
            <w:right w:val="none" w:sz="0" w:space="0" w:color="auto"/>
          </w:divBdr>
        </w:div>
        <w:div w:id="1989285920">
          <w:marLeft w:val="0"/>
          <w:marRight w:val="0"/>
          <w:marTop w:val="0"/>
          <w:marBottom w:val="0"/>
          <w:divBdr>
            <w:top w:val="none" w:sz="0" w:space="0" w:color="auto"/>
            <w:left w:val="none" w:sz="0" w:space="0" w:color="auto"/>
            <w:bottom w:val="none" w:sz="0" w:space="0" w:color="auto"/>
            <w:right w:val="none" w:sz="0" w:space="0" w:color="auto"/>
          </w:divBdr>
        </w:div>
        <w:div w:id="2082020308">
          <w:marLeft w:val="0"/>
          <w:marRight w:val="0"/>
          <w:marTop w:val="0"/>
          <w:marBottom w:val="0"/>
          <w:divBdr>
            <w:top w:val="none" w:sz="0" w:space="0" w:color="auto"/>
            <w:left w:val="none" w:sz="0" w:space="0" w:color="auto"/>
            <w:bottom w:val="none" w:sz="0" w:space="0" w:color="auto"/>
            <w:right w:val="none" w:sz="0" w:space="0" w:color="auto"/>
          </w:divBdr>
        </w:div>
        <w:div w:id="2117551871">
          <w:marLeft w:val="0"/>
          <w:marRight w:val="0"/>
          <w:marTop w:val="0"/>
          <w:marBottom w:val="0"/>
          <w:divBdr>
            <w:top w:val="none" w:sz="0" w:space="0" w:color="auto"/>
            <w:left w:val="none" w:sz="0" w:space="0" w:color="auto"/>
            <w:bottom w:val="none" w:sz="0" w:space="0" w:color="auto"/>
            <w:right w:val="none" w:sz="0" w:space="0" w:color="auto"/>
          </w:divBdr>
        </w:div>
      </w:divsChild>
    </w:div>
    <w:div w:id="1387297559">
      <w:bodyDiv w:val="1"/>
      <w:marLeft w:val="0"/>
      <w:marRight w:val="0"/>
      <w:marTop w:val="0"/>
      <w:marBottom w:val="0"/>
      <w:divBdr>
        <w:top w:val="none" w:sz="0" w:space="0" w:color="auto"/>
        <w:left w:val="none" w:sz="0" w:space="0" w:color="auto"/>
        <w:bottom w:val="none" w:sz="0" w:space="0" w:color="auto"/>
        <w:right w:val="none" w:sz="0" w:space="0" w:color="auto"/>
      </w:divBdr>
    </w:div>
    <w:div w:id="1391422330">
      <w:bodyDiv w:val="1"/>
      <w:marLeft w:val="0"/>
      <w:marRight w:val="0"/>
      <w:marTop w:val="0"/>
      <w:marBottom w:val="0"/>
      <w:divBdr>
        <w:top w:val="none" w:sz="0" w:space="0" w:color="auto"/>
        <w:left w:val="none" w:sz="0" w:space="0" w:color="auto"/>
        <w:bottom w:val="none" w:sz="0" w:space="0" w:color="auto"/>
        <w:right w:val="none" w:sz="0" w:space="0" w:color="auto"/>
      </w:divBdr>
    </w:div>
    <w:div w:id="1404838667">
      <w:bodyDiv w:val="1"/>
      <w:marLeft w:val="0"/>
      <w:marRight w:val="0"/>
      <w:marTop w:val="0"/>
      <w:marBottom w:val="0"/>
      <w:divBdr>
        <w:top w:val="none" w:sz="0" w:space="0" w:color="auto"/>
        <w:left w:val="none" w:sz="0" w:space="0" w:color="auto"/>
        <w:bottom w:val="none" w:sz="0" w:space="0" w:color="auto"/>
        <w:right w:val="none" w:sz="0" w:space="0" w:color="auto"/>
      </w:divBdr>
    </w:div>
    <w:div w:id="1405761317">
      <w:bodyDiv w:val="1"/>
      <w:marLeft w:val="0"/>
      <w:marRight w:val="0"/>
      <w:marTop w:val="0"/>
      <w:marBottom w:val="0"/>
      <w:divBdr>
        <w:top w:val="none" w:sz="0" w:space="0" w:color="auto"/>
        <w:left w:val="none" w:sz="0" w:space="0" w:color="auto"/>
        <w:bottom w:val="none" w:sz="0" w:space="0" w:color="auto"/>
        <w:right w:val="none" w:sz="0" w:space="0" w:color="auto"/>
      </w:divBdr>
    </w:div>
    <w:div w:id="1406608567">
      <w:bodyDiv w:val="1"/>
      <w:marLeft w:val="0"/>
      <w:marRight w:val="0"/>
      <w:marTop w:val="0"/>
      <w:marBottom w:val="0"/>
      <w:divBdr>
        <w:top w:val="none" w:sz="0" w:space="0" w:color="auto"/>
        <w:left w:val="none" w:sz="0" w:space="0" w:color="auto"/>
        <w:bottom w:val="none" w:sz="0" w:space="0" w:color="auto"/>
        <w:right w:val="none" w:sz="0" w:space="0" w:color="auto"/>
      </w:divBdr>
    </w:div>
    <w:div w:id="1410543764">
      <w:bodyDiv w:val="1"/>
      <w:marLeft w:val="0"/>
      <w:marRight w:val="0"/>
      <w:marTop w:val="0"/>
      <w:marBottom w:val="0"/>
      <w:divBdr>
        <w:top w:val="none" w:sz="0" w:space="0" w:color="auto"/>
        <w:left w:val="none" w:sz="0" w:space="0" w:color="auto"/>
        <w:bottom w:val="none" w:sz="0" w:space="0" w:color="auto"/>
        <w:right w:val="none" w:sz="0" w:space="0" w:color="auto"/>
      </w:divBdr>
    </w:div>
    <w:div w:id="1414203853">
      <w:bodyDiv w:val="1"/>
      <w:marLeft w:val="0"/>
      <w:marRight w:val="0"/>
      <w:marTop w:val="0"/>
      <w:marBottom w:val="0"/>
      <w:divBdr>
        <w:top w:val="none" w:sz="0" w:space="0" w:color="auto"/>
        <w:left w:val="none" w:sz="0" w:space="0" w:color="auto"/>
        <w:bottom w:val="none" w:sz="0" w:space="0" w:color="auto"/>
        <w:right w:val="none" w:sz="0" w:space="0" w:color="auto"/>
      </w:divBdr>
    </w:div>
    <w:div w:id="1427313149">
      <w:bodyDiv w:val="1"/>
      <w:marLeft w:val="0"/>
      <w:marRight w:val="0"/>
      <w:marTop w:val="0"/>
      <w:marBottom w:val="0"/>
      <w:divBdr>
        <w:top w:val="none" w:sz="0" w:space="0" w:color="auto"/>
        <w:left w:val="none" w:sz="0" w:space="0" w:color="auto"/>
        <w:bottom w:val="none" w:sz="0" w:space="0" w:color="auto"/>
        <w:right w:val="none" w:sz="0" w:space="0" w:color="auto"/>
      </w:divBdr>
    </w:div>
    <w:div w:id="1427338426">
      <w:bodyDiv w:val="1"/>
      <w:marLeft w:val="0"/>
      <w:marRight w:val="0"/>
      <w:marTop w:val="0"/>
      <w:marBottom w:val="0"/>
      <w:divBdr>
        <w:top w:val="none" w:sz="0" w:space="0" w:color="auto"/>
        <w:left w:val="none" w:sz="0" w:space="0" w:color="auto"/>
        <w:bottom w:val="none" w:sz="0" w:space="0" w:color="auto"/>
        <w:right w:val="none" w:sz="0" w:space="0" w:color="auto"/>
      </w:divBdr>
    </w:div>
    <w:div w:id="1427384825">
      <w:bodyDiv w:val="1"/>
      <w:marLeft w:val="0"/>
      <w:marRight w:val="0"/>
      <w:marTop w:val="0"/>
      <w:marBottom w:val="0"/>
      <w:divBdr>
        <w:top w:val="none" w:sz="0" w:space="0" w:color="auto"/>
        <w:left w:val="none" w:sz="0" w:space="0" w:color="auto"/>
        <w:bottom w:val="none" w:sz="0" w:space="0" w:color="auto"/>
        <w:right w:val="none" w:sz="0" w:space="0" w:color="auto"/>
      </w:divBdr>
    </w:div>
    <w:div w:id="1430195062">
      <w:bodyDiv w:val="1"/>
      <w:marLeft w:val="0"/>
      <w:marRight w:val="0"/>
      <w:marTop w:val="0"/>
      <w:marBottom w:val="0"/>
      <w:divBdr>
        <w:top w:val="none" w:sz="0" w:space="0" w:color="auto"/>
        <w:left w:val="none" w:sz="0" w:space="0" w:color="auto"/>
        <w:bottom w:val="none" w:sz="0" w:space="0" w:color="auto"/>
        <w:right w:val="none" w:sz="0" w:space="0" w:color="auto"/>
      </w:divBdr>
    </w:div>
    <w:div w:id="1435979439">
      <w:bodyDiv w:val="1"/>
      <w:marLeft w:val="0"/>
      <w:marRight w:val="0"/>
      <w:marTop w:val="0"/>
      <w:marBottom w:val="0"/>
      <w:divBdr>
        <w:top w:val="none" w:sz="0" w:space="0" w:color="auto"/>
        <w:left w:val="none" w:sz="0" w:space="0" w:color="auto"/>
        <w:bottom w:val="none" w:sz="0" w:space="0" w:color="auto"/>
        <w:right w:val="none" w:sz="0" w:space="0" w:color="auto"/>
      </w:divBdr>
    </w:div>
    <w:div w:id="1456633641">
      <w:bodyDiv w:val="1"/>
      <w:marLeft w:val="0"/>
      <w:marRight w:val="0"/>
      <w:marTop w:val="0"/>
      <w:marBottom w:val="0"/>
      <w:divBdr>
        <w:top w:val="none" w:sz="0" w:space="0" w:color="auto"/>
        <w:left w:val="none" w:sz="0" w:space="0" w:color="auto"/>
        <w:bottom w:val="none" w:sz="0" w:space="0" w:color="auto"/>
        <w:right w:val="none" w:sz="0" w:space="0" w:color="auto"/>
      </w:divBdr>
    </w:div>
    <w:div w:id="1464497289">
      <w:bodyDiv w:val="1"/>
      <w:marLeft w:val="0"/>
      <w:marRight w:val="0"/>
      <w:marTop w:val="0"/>
      <w:marBottom w:val="0"/>
      <w:divBdr>
        <w:top w:val="none" w:sz="0" w:space="0" w:color="auto"/>
        <w:left w:val="none" w:sz="0" w:space="0" w:color="auto"/>
        <w:bottom w:val="none" w:sz="0" w:space="0" w:color="auto"/>
        <w:right w:val="none" w:sz="0" w:space="0" w:color="auto"/>
      </w:divBdr>
    </w:div>
    <w:div w:id="1467695498">
      <w:bodyDiv w:val="1"/>
      <w:marLeft w:val="0"/>
      <w:marRight w:val="0"/>
      <w:marTop w:val="0"/>
      <w:marBottom w:val="0"/>
      <w:divBdr>
        <w:top w:val="none" w:sz="0" w:space="0" w:color="auto"/>
        <w:left w:val="none" w:sz="0" w:space="0" w:color="auto"/>
        <w:bottom w:val="none" w:sz="0" w:space="0" w:color="auto"/>
        <w:right w:val="none" w:sz="0" w:space="0" w:color="auto"/>
      </w:divBdr>
    </w:div>
    <w:div w:id="1468084543">
      <w:bodyDiv w:val="1"/>
      <w:marLeft w:val="0"/>
      <w:marRight w:val="0"/>
      <w:marTop w:val="0"/>
      <w:marBottom w:val="0"/>
      <w:divBdr>
        <w:top w:val="none" w:sz="0" w:space="0" w:color="auto"/>
        <w:left w:val="none" w:sz="0" w:space="0" w:color="auto"/>
        <w:bottom w:val="none" w:sz="0" w:space="0" w:color="auto"/>
        <w:right w:val="none" w:sz="0" w:space="0" w:color="auto"/>
      </w:divBdr>
    </w:div>
    <w:div w:id="1470587542">
      <w:bodyDiv w:val="1"/>
      <w:marLeft w:val="0"/>
      <w:marRight w:val="0"/>
      <w:marTop w:val="0"/>
      <w:marBottom w:val="0"/>
      <w:divBdr>
        <w:top w:val="none" w:sz="0" w:space="0" w:color="auto"/>
        <w:left w:val="none" w:sz="0" w:space="0" w:color="auto"/>
        <w:bottom w:val="none" w:sz="0" w:space="0" w:color="auto"/>
        <w:right w:val="none" w:sz="0" w:space="0" w:color="auto"/>
      </w:divBdr>
    </w:div>
    <w:div w:id="1476991536">
      <w:bodyDiv w:val="1"/>
      <w:marLeft w:val="0"/>
      <w:marRight w:val="0"/>
      <w:marTop w:val="0"/>
      <w:marBottom w:val="0"/>
      <w:divBdr>
        <w:top w:val="none" w:sz="0" w:space="0" w:color="auto"/>
        <w:left w:val="none" w:sz="0" w:space="0" w:color="auto"/>
        <w:bottom w:val="none" w:sz="0" w:space="0" w:color="auto"/>
        <w:right w:val="none" w:sz="0" w:space="0" w:color="auto"/>
      </w:divBdr>
    </w:div>
    <w:div w:id="1488591701">
      <w:bodyDiv w:val="1"/>
      <w:marLeft w:val="0"/>
      <w:marRight w:val="0"/>
      <w:marTop w:val="0"/>
      <w:marBottom w:val="0"/>
      <w:divBdr>
        <w:top w:val="none" w:sz="0" w:space="0" w:color="auto"/>
        <w:left w:val="none" w:sz="0" w:space="0" w:color="auto"/>
        <w:bottom w:val="none" w:sz="0" w:space="0" w:color="auto"/>
        <w:right w:val="none" w:sz="0" w:space="0" w:color="auto"/>
      </w:divBdr>
    </w:div>
    <w:div w:id="1490945804">
      <w:bodyDiv w:val="1"/>
      <w:marLeft w:val="0"/>
      <w:marRight w:val="0"/>
      <w:marTop w:val="0"/>
      <w:marBottom w:val="0"/>
      <w:divBdr>
        <w:top w:val="none" w:sz="0" w:space="0" w:color="auto"/>
        <w:left w:val="none" w:sz="0" w:space="0" w:color="auto"/>
        <w:bottom w:val="none" w:sz="0" w:space="0" w:color="auto"/>
        <w:right w:val="none" w:sz="0" w:space="0" w:color="auto"/>
      </w:divBdr>
    </w:div>
    <w:div w:id="1499690375">
      <w:bodyDiv w:val="1"/>
      <w:marLeft w:val="0"/>
      <w:marRight w:val="0"/>
      <w:marTop w:val="0"/>
      <w:marBottom w:val="0"/>
      <w:divBdr>
        <w:top w:val="none" w:sz="0" w:space="0" w:color="auto"/>
        <w:left w:val="none" w:sz="0" w:space="0" w:color="auto"/>
        <w:bottom w:val="none" w:sz="0" w:space="0" w:color="auto"/>
        <w:right w:val="none" w:sz="0" w:space="0" w:color="auto"/>
      </w:divBdr>
    </w:div>
    <w:div w:id="1500995798">
      <w:bodyDiv w:val="1"/>
      <w:marLeft w:val="0"/>
      <w:marRight w:val="0"/>
      <w:marTop w:val="0"/>
      <w:marBottom w:val="0"/>
      <w:divBdr>
        <w:top w:val="none" w:sz="0" w:space="0" w:color="auto"/>
        <w:left w:val="none" w:sz="0" w:space="0" w:color="auto"/>
        <w:bottom w:val="none" w:sz="0" w:space="0" w:color="auto"/>
        <w:right w:val="none" w:sz="0" w:space="0" w:color="auto"/>
      </w:divBdr>
    </w:div>
    <w:div w:id="1504470570">
      <w:bodyDiv w:val="1"/>
      <w:marLeft w:val="0"/>
      <w:marRight w:val="0"/>
      <w:marTop w:val="0"/>
      <w:marBottom w:val="0"/>
      <w:divBdr>
        <w:top w:val="none" w:sz="0" w:space="0" w:color="auto"/>
        <w:left w:val="none" w:sz="0" w:space="0" w:color="auto"/>
        <w:bottom w:val="none" w:sz="0" w:space="0" w:color="auto"/>
        <w:right w:val="none" w:sz="0" w:space="0" w:color="auto"/>
      </w:divBdr>
    </w:div>
    <w:div w:id="1510874255">
      <w:bodyDiv w:val="1"/>
      <w:marLeft w:val="0"/>
      <w:marRight w:val="0"/>
      <w:marTop w:val="0"/>
      <w:marBottom w:val="0"/>
      <w:divBdr>
        <w:top w:val="none" w:sz="0" w:space="0" w:color="auto"/>
        <w:left w:val="none" w:sz="0" w:space="0" w:color="auto"/>
        <w:bottom w:val="none" w:sz="0" w:space="0" w:color="auto"/>
        <w:right w:val="none" w:sz="0" w:space="0" w:color="auto"/>
      </w:divBdr>
    </w:div>
    <w:div w:id="1518735417">
      <w:bodyDiv w:val="1"/>
      <w:marLeft w:val="0"/>
      <w:marRight w:val="0"/>
      <w:marTop w:val="0"/>
      <w:marBottom w:val="0"/>
      <w:divBdr>
        <w:top w:val="none" w:sz="0" w:space="0" w:color="auto"/>
        <w:left w:val="none" w:sz="0" w:space="0" w:color="auto"/>
        <w:bottom w:val="none" w:sz="0" w:space="0" w:color="auto"/>
        <w:right w:val="none" w:sz="0" w:space="0" w:color="auto"/>
      </w:divBdr>
    </w:div>
    <w:div w:id="1529369765">
      <w:bodyDiv w:val="1"/>
      <w:marLeft w:val="0"/>
      <w:marRight w:val="0"/>
      <w:marTop w:val="0"/>
      <w:marBottom w:val="0"/>
      <w:divBdr>
        <w:top w:val="none" w:sz="0" w:space="0" w:color="auto"/>
        <w:left w:val="none" w:sz="0" w:space="0" w:color="auto"/>
        <w:bottom w:val="none" w:sz="0" w:space="0" w:color="auto"/>
        <w:right w:val="none" w:sz="0" w:space="0" w:color="auto"/>
      </w:divBdr>
    </w:div>
    <w:div w:id="1532646287">
      <w:bodyDiv w:val="1"/>
      <w:marLeft w:val="0"/>
      <w:marRight w:val="0"/>
      <w:marTop w:val="0"/>
      <w:marBottom w:val="0"/>
      <w:divBdr>
        <w:top w:val="none" w:sz="0" w:space="0" w:color="auto"/>
        <w:left w:val="none" w:sz="0" w:space="0" w:color="auto"/>
        <w:bottom w:val="none" w:sz="0" w:space="0" w:color="auto"/>
        <w:right w:val="none" w:sz="0" w:space="0" w:color="auto"/>
      </w:divBdr>
    </w:div>
    <w:div w:id="1533036509">
      <w:bodyDiv w:val="1"/>
      <w:marLeft w:val="0"/>
      <w:marRight w:val="0"/>
      <w:marTop w:val="0"/>
      <w:marBottom w:val="0"/>
      <w:divBdr>
        <w:top w:val="none" w:sz="0" w:space="0" w:color="auto"/>
        <w:left w:val="none" w:sz="0" w:space="0" w:color="auto"/>
        <w:bottom w:val="none" w:sz="0" w:space="0" w:color="auto"/>
        <w:right w:val="none" w:sz="0" w:space="0" w:color="auto"/>
      </w:divBdr>
    </w:div>
    <w:div w:id="1534532309">
      <w:bodyDiv w:val="1"/>
      <w:marLeft w:val="0"/>
      <w:marRight w:val="0"/>
      <w:marTop w:val="0"/>
      <w:marBottom w:val="0"/>
      <w:divBdr>
        <w:top w:val="none" w:sz="0" w:space="0" w:color="auto"/>
        <w:left w:val="none" w:sz="0" w:space="0" w:color="auto"/>
        <w:bottom w:val="none" w:sz="0" w:space="0" w:color="auto"/>
        <w:right w:val="none" w:sz="0" w:space="0" w:color="auto"/>
      </w:divBdr>
    </w:div>
    <w:div w:id="1539706976">
      <w:bodyDiv w:val="1"/>
      <w:marLeft w:val="0"/>
      <w:marRight w:val="0"/>
      <w:marTop w:val="0"/>
      <w:marBottom w:val="0"/>
      <w:divBdr>
        <w:top w:val="none" w:sz="0" w:space="0" w:color="auto"/>
        <w:left w:val="none" w:sz="0" w:space="0" w:color="auto"/>
        <w:bottom w:val="none" w:sz="0" w:space="0" w:color="auto"/>
        <w:right w:val="none" w:sz="0" w:space="0" w:color="auto"/>
      </w:divBdr>
    </w:div>
    <w:div w:id="1546403890">
      <w:bodyDiv w:val="1"/>
      <w:marLeft w:val="0"/>
      <w:marRight w:val="0"/>
      <w:marTop w:val="0"/>
      <w:marBottom w:val="0"/>
      <w:divBdr>
        <w:top w:val="none" w:sz="0" w:space="0" w:color="auto"/>
        <w:left w:val="none" w:sz="0" w:space="0" w:color="auto"/>
        <w:bottom w:val="none" w:sz="0" w:space="0" w:color="auto"/>
        <w:right w:val="none" w:sz="0" w:space="0" w:color="auto"/>
      </w:divBdr>
    </w:div>
    <w:div w:id="1553495451">
      <w:bodyDiv w:val="1"/>
      <w:marLeft w:val="0"/>
      <w:marRight w:val="0"/>
      <w:marTop w:val="0"/>
      <w:marBottom w:val="0"/>
      <w:divBdr>
        <w:top w:val="none" w:sz="0" w:space="0" w:color="auto"/>
        <w:left w:val="none" w:sz="0" w:space="0" w:color="auto"/>
        <w:bottom w:val="none" w:sz="0" w:space="0" w:color="auto"/>
        <w:right w:val="none" w:sz="0" w:space="0" w:color="auto"/>
      </w:divBdr>
    </w:div>
    <w:div w:id="1554194309">
      <w:bodyDiv w:val="1"/>
      <w:marLeft w:val="0"/>
      <w:marRight w:val="0"/>
      <w:marTop w:val="0"/>
      <w:marBottom w:val="0"/>
      <w:divBdr>
        <w:top w:val="none" w:sz="0" w:space="0" w:color="auto"/>
        <w:left w:val="none" w:sz="0" w:space="0" w:color="auto"/>
        <w:bottom w:val="none" w:sz="0" w:space="0" w:color="auto"/>
        <w:right w:val="none" w:sz="0" w:space="0" w:color="auto"/>
      </w:divBdr>
    </w:div>
    <w:div w:id="1554268252">
      <w:bodyDiv w:val="1"/>
      <w:marLeft w:val="0"/>
      <w:marRight w:val="0"/>
      <w:marTop w:val="0"/>
      <w:marBottom w:val="0"/>
      <w:divBdr>
        <w:top w:val="none" w:sz="0" w:space="0" w:color="auto"/>
        <w:left w:val="none" w:sz="0" w:space="0" w:color="auto"/>
        <w:bottom w:val="none" w:sz="0" w:space="0" w:color="auto"/>
        <w:right w:val="none" w:sz="0" w:space="0" w:color="auto"/>
      </w:divBdr>
    </w:div>
    <w:div w:id="1555122115">
      <w:bodyDiv w:val="1"/>
      <w:marLeft w:val="0"/>
      <w:marRight w:val="0"/>
      <w:marTop w:val="0"/>
      <w:marBottom w:val="0"/>
      <w:divBdr>
        <w:top w:val="none" w:sz="0" w:space="0" w:color="auto"/>
        <w:left w:val="none" w:sz="0" w:space="0" w:color="auto"/>
        <w:bottom w:val="none" w:sz="0" w:space="0" w:color="auto"/>
        <w:right w:val="none" w:sz="0" w:space="0" w:color="auto"/>
      </w:divBdr>
    </w:div>
    <w:div w:id="1562210454">
      <w:bodyDiv w:val="1"/>
      <w:marLeft w:val="0"/>
      <w:marRight w:val="0"/>
      <w:marTop w:val="0"/>
      <w:marBottom w:val="0"/>
      <w:divBdr>
        <w:top w:val="none" w:sz="0" w:space="0" w:color="auto"/>
        <w:left w:val="none" w:sz="0" w:space="0" w:color="auto"/>
        <w:bottom w:val="none" w:sz="0" w:space="0" w:color="auto"/>
        <w:right w:val="none" w:sz="0" w:space="0" w:color="auto"/>
      </w:divBdr>
    </w:div>
    <w:div w:id="1570186087">
      <w:bodyDiv w:val="1"/>
      <w:marLeft w:val="0"/>
      <w:marRight w:val="0"/>
      <w:marTop w:val="0"/>
      <w:marBottom w:val="0"/>
      <w:divBdr>
        <w:top w:val="none" w:sz="0" w:space="0" w:color="auto"/>
        <w:left w:val="none" w:sz="0" w:space="0" w:color="auto"/>
        <w:bottom w:val="none" w:sz="0" w:space="0" w:color="auto"/>
        <w:right w:val="none" w:sz="0" w:space="0" w:color="auto"/>
      </w:divBdr>
    </w:div>
    <w:div w:id="1588609600">
      <w:bodyDiv w:val="1"/>
      <w:marLeft w:val="0"/>
      <w:marRight w:val="0"/>
      <w:marTop w:val="0"/>
      <w:marBottom w:val="0"/>
      <w:divBdr>
        <w:top w:val="none" w:sz="0" w:space="0" w:color="auto"/>
        <w:left w:val="none" w:sz="0" w:space="0" w:color="auto"/>
        <w:bottom w:val="none" w:sz="0" w:space="0" w:color="auto"/>
        <w:right w:val="none" w:sz="0" w:space="0" w:color="auto"/>
      </w:divBdr>
    </w:div>
    <w:div w:id="1592742973">
      <w:bodyDiv w:val="1"/>
      <w:marLeft w:val="0"/>
      <w:marRight w:val="0"/>
      <w:marTop w:val="0"/>
      <w:marBottom w:val="0"/>
      <w:divBdr>
        <w:top w:val="none" w:sz="0" w:space="0" w:color="auto"/>
        <w:left w:val="none" w:sz="0" w:space="0" w:color="auto"/>
        <w:bottom w:val="none" w:sz="0" w:space="0" w:color="auto"/>
        <w:right w:val="none" w:sz="0" w:space="0" w:color="auto"/>
      </w:divBdr>
    </w:div>
    <w:div w:id="1598171601">
      <w:bodyDiv w:val="1"/>
      <w:marLeft w:val="0"/>
      <w:marRight w:val="0"/>
      <w:marTop w:val="0"/>
      <w:marBottom w:val="0"/>
      <w:divBdr>
        <w:top w:val="none" w:sz="0" w:space="0" w:color="auto"/>
        <w:left w:val="none" w:sz="0" w:space="0" w:color="auto"/>
        <w:bottom w:val="none" w:sz="0" w:space="0" w:color="auto"/>
        <w:right w:val="none" w:sz="0" w:space="0" w:color="auto"/>
      </w:divBdr>
    </w:div>
    <w:div w:id="1600790116">
      <w:bodyDiv w:val="1"/>
      <w:marLeft w:val="0"/>
      <w:marRight w:val="0"/>
      <w:marTop w:val="0"/>
      <w:marBottom w:val="0"/>
      <w:divBdr>
        <w:top w:val="none" w:sz="0" w:space="0" w:color="auto"/>
        <w:left w:val="none" w:sz="0" w:space="0" w:color="auto"/>
        <w:bottom w:val="none" w:sz="0" w:space="0" w:color="auto"/>
        <w:right w:val="none" w:sz="0" w:space="0" w:color="auto"/>
      </w:divBdr>
    </w:div>
    <w:div w:id="1605460775">
      <w:bodyDiv w:val="1"/>
      <w:marLeft w:val="0"/>
      <w:marRight w:val="0"/>
      <w:marTop w:val="0"/>
      <w:marBottom w:val="0"/>
      <w:divBdr>
        <w:top w:val="none" w:sz="0" w:space="0" w:color="auto"/>
        <w:left w:val="none" w:sz="0" w:space="0" w:color="auto"/>
        <w:bottom w:val="none" w:sz="0" w:space="0" w:color="auto"/>
        <w:right w:val="none" w:sz="0" w:space="0" w:color="auto"/>
      </w:divBdr>
    </w:div>
    <w:div w:id="1607925941">
      <w:bodyDiv w:val="1"/>
      <w:marLeft w:val="0"/>
      <w:marRight w:val="0"/>
      <w:marTop w:val="0"/>
      <w:marBottom w:val="0"/>
      <w:divBdr>
        <w:top w:val="none" w:sz="0" w:space="0" w:color="auto"/>
        <w:left w:val="none" w:sz="0" w:space="0" w:color="auto"/>
        <w:bottom w:val="none" w:sz="0" w:space="0" w:color="auto"/>
        <w:right w:val="none" w:sz="0" w:space="0" w:color="auto"/>
      </w:divBdr>
    </w:div>
    <w:div w:id="1621449448">
      <w:bodyDiv w:val="1"/>
      <w:marLeft w:val="0"/>
      <w:marRight w:val="0"/>
      <w:marTop w:val="0"/>
      <w:marBottom w:val="0"/>
      <w:divBdr>
        <w:top w:val="none" w:sz="0" w:space="0" w:color="auto"/>
        <w:left w:val="none" w:sz="0" w:space="0" w:color="auto"/>
        <w:bottom w:val="none" w:sz="0" w:space="0" w:color="auto"/>
        <w:right w:val="none" w:sz="0" w:space="0" w:color="auto"/>
      </w:divBdr>
    </w:div>
    <w:div w:id="1650866425">
      <w:bodyDiv w:val="1"/>
      <w:marLeft w:val="0"/>
      <w:marRight w:val="0"/>
      <w:marTop w:val="0"/>
      <w:marBottom w:val="0"/>
      <w:divBdr>
        <w:top w:val="none" w:sz="0" w:space="0" w:color="auto"/>
        <w:left w:val="none" w:sz="0" w:space="0" w:color="auto"/>
        <w:bottom w:val="none" w:sz="0" w:space="0" w:color="auto"/>
        <w:right w:val="none" w:sz="0" w:space="0" w:color="auto"/>
      </w:divBdr>
    </w:div>
    <w:div w:id="1667509583">
      <w:bodyDiv w:val="1"/>
      <w:marLeft w:val="0"/>
      <w:marRight w:val="0"/>
      <w:marTop w:val="0"/>
      <w:marBottom w:val="0"/>
      <w:divBdr>
        <w:top w:val="none" w:sz="0" w:space="0" w:color="auto"/>
        <w:left w:val="none" w:sz="0" w:space="0" w:color="auto"/>
        <w:bottom w:val="none" w:sz="0" w:space="0" w:color="auto"/>
        <w:right w:val="none" w:sz="0" w:space="0" w:color="auto"/>
      </w:divBdr>
    </w:div>
    <w:div w:id="1673028810">
      <w:bodyDiv w:val="1"/>
      <w:marLeft w:val="0"/>
      <w:marRight w:val="0"/>
      <w:marTop w:val="0"/>
      <w:marBottom w:val="0"/>
      <w:divBdr>
        <w:top w:val="none" w:sz="0" w:space="0" w:color="auto"/>
        <w:left w:val="none" w:sz="0" w:space="0" w:color="auto"/>
        <w:bottom w:val="none" w:sz="0" w:space="0" w:color="auto"/>
        <w:right w:val="none" w:sz="0" w:space="0" w:color="auto"/>
      </w:divBdr>
    </w:div>
    <w:div w:id="1689941753">
      <w:bodyDiv w:val="1"/>
      <w:marLeft w:val="0"/>
      <w:marRight w:val="0"/>
      <w:marTop w:val="0"/>
      <w:marBottom w:val="0"/>
      <w:divBdr>
        <w:top w:val="none" w:sz="0" w:space="0" w:color="auto"/>
        <w:left w:val="none" w:sz="0" w:space="0" w:color="auto"/>
        <w:bottom w:val="none" w:sz="0" w:space="0" w:color="auto"/>
        <w:right w:val="none" w:sz="0" w:space="0" w:color="auto"/>
      </w:divBdr>
    </w:div>
    <w:div w:id="1723018720">
      <w:bodyDiv w:val="1"/>
      <w:marLeft w:val="0"/>
      <w:marRight w:val="0"/>
      <w:marTop w:val="0"/>
      <w:marBottom w:val="0"/>
      <w:divBdr>
        <w:top w:val="none" w:sz="0" w:space="0" w:color="auto"/>
        <w:left w:val="none" w:sz="0" w:space="0" w:color="auto"/>
        <w:bottom w:val="none" w:sz="0" w:space="0" w:color="auto"/>
        <w:right w:val="none" w:sz="0" w:space="0" w:color="auto"/>
      </w:divBdr>
    </w:div>
    <w:div w:id="1723287993">
      <w:bodyDiv w:val="1"/>
      <w:marLeft w:val="0"/>
      <w:marRight w:val="0"/>
      <w:marTop w:val="0"/>
      <w:marBottom w:val="0"/>
      <w:divBdr>
        <w:top w:val="none" w:sz="0" w:space="0" w:color="auto"/>
        <w:left w:val="none" w:sz="0" w:space="0" w:color="auto"/>
        <w:bottom w:val="none" w:sz="0" w:space="0" w:color="auto"/>
        <w:right w:val="none" w:sz="0" w:space="0" w:color="auto"/>
      </w:divBdr>
    </w:div>
    <w:div w:id="1727491246">
      <w:bodyDiv w:val="1"/>
      <w:marLeft w:val="0"/>
      <w:marRight w:val="0"/>
      <w:marTop w:val="0"/>
      <w:marBottom w:val="0"/>
      <w:divBdr>
        <w:top w:val="none" w:sz="0" w:space="0" w:color="auto"/>
        <w:left w:val="none" w:sz="0" w:space="0" w:color="auto"/>
        <w:bottom w:val="none" w:sz="0" w:space="0" w:color="auto"/>
        <w:right w:val="none" w:sz="0" w:space="0" w:color="auto"/>
      </w:divBdr>
    </w:div>
    <w:div w:id="1728646880">
      <w:bodyDiv w:val="1"/>
      <w:marLeft w:val="0"/>
      <w:marRight w:val="0"/>
      <w:marTop w:val="0"/>
      <w:marBottom w:val="0"/>
      <w:divBdr>
        <w:top w:val="none" w:sz="0" w:space="0" w:color="auto"/>
        <w:left w:val="none" w:sz="0" w:space="0" w:color="auto"/>
        <w:bottom w:val="none" w:sz="0" w:space="0" w:color="auto"/>
        <w:right w:val="none" w:sz="0" w:space="0" w:color="auto"/>
      </w:divBdr>
    </w:div>
    <w:div w:id="1735816091">
      <w:bodyDiv w:val="1"/>
      <w:marLeft w:val="0"/>
      <w:marRight w:val="0"/>
      <w:marTop w:val="0"/>
      <w:marBottom w:val="0"/>
      <w:divBdr>
        <w:top w:val="none" w:sz="0" w:space="0" w:color="auto"/>
        <w:left w:val="none" w:sz="0" w:space="0" w:color="auto"/>
        <w:bottom w:val="none" w:sz="0" w:space="0" w:color="auto"/>
        <w:right w:val="none" w:sz="0" w:space="0" w:color="auto"/>
      </w:divBdr>
    </w:div>
    <w:div w:id="1743063709">
      <w:bodyDiv w:val="1"/>
      <w:marLeft w:val="0"/>
      <w:marRight w:val="0"/>
      <w:marTop w:val="0"/>
      <w:marBottom w:val="0"/>
      <w:divBdr>
        <w:top w:val="none" w:sz="0" w:space="0" w:color="auto"/>
        <w:left w:val="none" w:sz="0" w:space="0" w:color="auto"/>
        <w:bottom w:val="none" w:sz="0" w:space="0" w:color="auto"/>
        <w:right w:val="none" w:sz="0" w:space="0" w:color="auto"/>
      </w:divBdr>
    </w:div>
    <w:div w:id="1753315757">
      <w:bodyDiv w:val="1"/>
      <w:marLeft w:val="0"/>
      <w:marRight w:val="0"/>
      <w:marTop w:val="0"/>
      <w:marBottom w:val="0"/>
      <w:divBdr>
        <w:top w:val="none" w:sz="0" w:space="0" w:color="auto"/>
        <w:left w:val="none" w:sz="0" w:space="0" w:color="auto"/>
        <w:bottom w:val="none" w:sz="0" w:space="0" w:color="auto"/>
        <w:right w:val="none" w:sz="0" w:space="0" w:color="auto"/>
      </w:divBdr>
    </w:div>
    <w:div w:id="1757704004">
      <w:bodyDiv w:val="1"/>
      <w:marLeft w:val="0"/>
      <w:marRight w:val="0"/>
      <w:marTop w:val="0"/>
      <w:marBottom w:val="0"/>
      <w:divBdr>
        <w:top w:val="none" w:sz="0" w:space="0" w:color="auto"/>
        <w:left w:val="none" w:sz="0" w:space="0" w:color="auto"/>
        <w:bottom w:val="none" w:sz="0" w:space="0" w:color="auto"/>
        <w:right w:val="none" w:sz="0" w:space="0" w:color="auto"/>
      </w:divBdr>
    </w:div>
    <w:div w:id="1758942809">
      <w:bodyDiv w:val="1"/>
      <w:marLeft w:val="0"/>
      <w:marRight w:val="0"/>
      <w:marTop w:val="0"/>
      <w:marBottom w:val="0"/>
      <w:divBdr>
        <w:top w:val="none" w:sz="0" w:space="0" w:color="auto"/>
        <w:left w:val="none" w:sz="0" w:space="0" w:color="auto"/>
        <w:bottom w:val="none" w:sz="0" w:space="0" w:color="auto"/>
        <w:right w:val="none" w:sz="0" w:space="0" w:color="auto"/>
      </w:divBdr>
    </w:div>
    <w:div w:id="1770009360">
      <w:bodyDiv w:val="1"/>
      <w:marLeft w:val="0"/>
      <w:marRight w:val="0"/>
      <w:marTop w:val="0"/>
      <w:marBottom w:val="0"/>
      <w:divBdr>
        <w:top w:val="none" w:sz="0" w:space="0" w:color="auto"/>
        <w:left w:val="none" w:sz="0" w:space="0" w:color="auto"/>
        <w:bottom w:val="none" w:sz="0" w:space="0" w:color="auto"/>
        <w:right w:val="none" w:sz="0" w:space="0" w:color="auto"/>
      </w:divBdr>
    </w:div>
    <w:div w:id="1772779415">
      <w:bodyDiv w:val="1"/>
      <w:marLeft w:val="0"/>
      <w:marRight w:val="0"/>
      <w:marTop w:val="0"/>
      <w:marBottom w:val="0"/>
      <w:divBdr>
        <w:top w:val="none" w:sz="0" w:space="0" w:color="auto"/>
        <w:left w:val="none" w:sz="0" w:space="0" w:color="auto"/>
        <w:bottom w:val="none" w:sz="0" w:space="0" w:color="auto"/>
        <w:right w:val="none" w:sz="0" w:space="0" w:color="auto"/>
      </w:divBdr>
    </w:div>
    <w:div w:id="1788501825">
      <w:bodyDiv w:val="1"/>
      <w:marLeft w:val="0"/>
      <w:marRight w:val="0"/>
      <w:marTop w:val="0"/>
      <w:marBottom w:val="0"/>
      <w:divBdr>
        <w:top w:val="none" w:sz="0" w:space="0" w:color="auto"/>
        <w:left w:val="none" w:sz="0" w:space="0" w:color="auto"/>
        <w:bottom w:val="none" w:sz="0" w:space="0" w:color="auto"/>
        <w:right w:val="none" w:sz="0" w:space="0" w:color="auto"/>
      </w:divBdr>
    </w:div>
    <w:div w:id="1792897481">
      <w:bodyDiv w:val="1"/>
      <w:marLeft w:val="0"/>
      <w:marRight w:val="0"/>
      <w:marTop w:val="0"/>
      <w:marBottom w:val="0"/>
      <w:divBdr>
        <w:top w:val="none" w:sz="0" w:space="0" w:color="auto"/>
        <w:left w:val="none" w:sz="0" w:space="0" w:color="auto"/>
        <w:bottom w:val="none" w:sz="0" w:space="0" w:color="auto"/>
        <w:right w:val="none" w:sz="0" w:space="0" w:color="auto"/>
      </w:divBdr>
    </w:div>
    <w:div w:id="1808862124">
      <w:bodyDiv w:val="1"/>
      <w:marLeft w:val="0"/>
      <w:marRight w:val="0"/>
      <w:marTop w:val="0"/>
      <w:marBottom w:val="0"/>
      <w:divBdr>
        <w:top w:val="none" w:sz="0" w:space="0" w:color="auto"/>
        <w:left w:val="none" w:sz="0" w:space="0" w:color="auto"/>
        <w:bottom w:val="none" w:sz="0" w:space="0" w:color="auto"/>
        <w:right w:val="none" w:sz="0" w:space="0" w:color="auto"/>
      </w:divBdr>
    </w:div>
    <w:div w:id="1827740589">
      <w:bodyDiv w:val="1"/>
      <w:marLeft w:val="0"/>
      <w:marRight w:val="0"/>
      <w:marTop w:val="0"/>
      <w:marBottom w:val="0"/>
      <w:divBdr>
        <w:top w:val="none" w:sz="0" w:space="0" w:color="auto"/>
        <w:left w:val="none" w:sz="0" w:space="0" w:color="auto"/>
        <w:bottom w:val="none" w:sz="0" w:space="0" w:color="auto"/>
        <w:right w:val="none" w:sz="0" w:space="0" w:color="auto"/>
      </w:divBdr>
    </w:div>
    <w:div w:id="1831751894">
      <w:bodyDiv w:val="1"/>
      <w:marLeft w:val="0"/>
      <w:marRight w:val="0"/>
      <w:marTop w:val="0"/>
      <w:marBottom w:val="0"/>
      <w:divBdr>
        <w:top w:val="none" w:sz="0" w:space="0" w:color="auto"/>
        <w:left w:val="none" w:sz="0" w:space="0" w:color="auto"/>
        <w:bottom w:val="none" w:sz="0" w:space="0" w:color="auto"/>
        <w:right w:val="none" w:sz="0" w:space="0" w:color="auto"/>
      </w:divBdr>
    </w:div>
    <w:div w:id="1838034936">
      <w:bodyDiv w:val="1"/>
      <w:marLeft w:val="0"/>
      <w:marRight w:val="0"/>
      <w:marTop w:val="0"/>
      <w:marBottom w:val="0"/>
      <w:divBdr>
        <w:top w:val="none" w:sz="0" w:space="0" w:color="auto"/>
        <w:left w:val="none" w:sz="0" w:space="0" w:color="auto"/>
        <w:bottom w:val="none" w:sz="0" w:space="0" w:color="auto"/>
        <w:right w:val="none" w:sz="0" w:space="0" w:color="auto"/>
      </w:divBdr>
    </w:div>
    <w:div w:id="1840654167">
      <w:bodyDiv w:val="1"/>
      <w:marLeft w:val="0"/>
      <w:marRight w:val="0"/>
      <w:marTop w:val="0"/>
      <w:marBottom w:val="0"/>
      <w:divBdr>
        <w:top w:val="none" w:sz="0" w:space="0" w:color="auto"/>
        <w:left w:val="none" w:sz="0" w:space="0" w:color="auto"/>
        <w:bottom w:val="none" w:sz="0" w:space="0" w:color="auto"/>
        <w:right w:val="none" w:sz="0" w:space="0" w:color="auto"/>
      </w:divBdr>
    </w:div>
    <w:div w:id="1852596857">
      <w:bodyDiv w:val="1"/>
      <w:marLeft w:val="0"/>
      <w:marRight w:val="0"/>
      <w:marTop w:val="0"/>
      <w:marBottom w:val="0"/>
      <w:divBdr>
        <w:top w:val="none" w:sz="0" w:space="0" w:color="auto"/>
        <w:left w:val="none" w:sz="0" w:space="0" w:color="auto"/>
        <w:bottom w:val="none" w:sz="0" w:space="0" w:color="auto"/>
        <w:right w:val="none" w:sz="0" w:space="0" w:color="auto"/>
      </w:divBdr>
    </w:div>
    <w:div w:id="1856731004">
      <w:bodyDiv w:val="1"/>
      <w:marLeft w:val="0"/>
      <w:marRight w:val="0"/>
      <w:marTop w:val="0"/>
      <w:marBottom w:val="0"/>
      <w:divBdr>
        <w:top w:val="none" w:sz="0" w:space="0" w:color="auto"/>
        <w:left w:val="none" w:sz="0" w:space="0" w:color="auto"/>
        <w:bottom w:val="none" w:sz="0" w:space="0" w:color="auto"/>
        <w:right w:val="none" w:sz="0" w:space="0" w:color="auto"/>
      </w:divBdr>
    </w:div>
    <w:div w:id="1858693981">
      <w:bodyDiv w:val="1"/>
      <w:marLeft w:val="0"/>
      <w:marRight w:val="0"/>
      <w:marTop w:val="0"/>
      <w:marBottom w:val="0"/>
      <w:divBdr>
        <w:top w:val="none" w:sz="0" w:space="0" w:color="auto"/>
        <w:left w:val="none" w:sz="0" w:space="0" w:color="auto"/>
        <w:bottom w:val="none" w:sz="0" w:space="0" w:color="auto"/>
        <w:right w:val="none" w:sz="0" w:space="0" w:color="auto"/>
      </w:divBdr>
    </w:div>
    <w:div w:id="1867988040">
      <w:bodyDiv w:val="1"/>
      <w:marLeft w:val="0"/>
      <w:marRight w:val="0"/>
      <w:marTop w:val="0"/>
      <w:marBottom w:val="0"/>
      <w:divBdr>
        <w:top w:val="none" w:sz="0" w:space="0" w:color="auto"/>
        <w:left w:val="none" w:sz="0" w:space="0" w:color="auto"/>
        <w:bottom w:val="none" w:sz="0" w:space="0" w:color="auto"/>
        <w:right w:val="none" w:sz="0" w:space="0" w:color="auto"/>
      </w:divBdr>
    </w:div>
    <w:div w:id="1869249630">
      <w:bodyDiv w:val="1"/>
      <w:marLeft w:val="0"/>
      <w:marRight w:val="0"/>
      <w:marTop w:val="0"/>
      <w:marBottom w:val="0"/>
      <w:divBdr>
        <w:top w:val="none" w:sz="0" w:space="0" w:color="auto"/>
        <w:left w:val="none" w:sz="0" w:space="0" w:color="auto"/>
        <w:bottom w:val="none" w:sz="0" w:space="0" w:color="auto"/>
        <w:right w:val="none" w:sz="0" w:space="0" w:color="auto"/>
      </w:divBdr>
    </w:div>
    <w:div w:id="1872257740">
      <w:bodyDiv w:val="1"/>
      <w:marLeft w:val="0"/>
      <w:marRight w:val="0"/>
      <w:marTop w:val="0"/>
      <w:marBottom w:val="0"/>
      <w:divBdr>
        <w:top w:val="none" w:sz="0" w:space="0" w:color="auto"/>
        <w:left w:val="none" w:sz="0" w:space="0" w:color="auto"/>
        <w:bottom w:val="none" w:sz="0" w:space="0" w:color="auto"/>
        <w:right w:val="none" w:sz="0" w:space="0" w:color="auto"/>
      </w:divBdr>
    </w:div>
    <w:div w:id="1883974545">
      <w:bodyDiv w:val="1"/>
      <w:marLeft w:val="0"/>
      <w:marRight w:val="0"/>
      <w:marTop w:val="0"/>
      <w:marBottom w:val="0"/>
      <w:divBdr>
        <w:top w:val="none" w:sz="0" w:space="0" w:color="auto"/>
        <w:left w:val="none" w:sz="0" w:space="0" w:color="auto"/>
        <w:bottom w:val="none" w:sz="0" w:space="0" w:color="auto"/>
        <w:right w:val="none" w:sz="0" w:space="0" w:color="auto"/>
      </w:divBdr>
    </w:div>
    <w:div w:id="1890998118">
      <w:bodyDiv w:val="1"/>
      <w:marLeft w:val="0"/>
      <w:marRight w:val="0"/>
      <w:marTop w:val="0"/>
      <w:marBottom w:val="0"/>
      <w:divBdr>
        <w:top w:val="none" w:sz="0" w:space="0" w:color="auto"/>
        <w:left w:val="none" w:sz="0" w:space="0" w:color="auto"/>
        <w:bottom w:val="none" w:sz="0" w:space="0" w:color="auto"/>
        <w:right w:val="none" w:sz="0" w:space="0" w:color="auto"/>
      </w:divBdr>
    </w:div>
    <w:div w:id="1908760246">
      <w:bodyDiv w:val="1"/>
      <w:marLeft w:val="0"/>
      <w:marRight w:val="0"/>
      <w:marTop w:val="0"/>
      <w:marBottom w:val="0"/>
      <w:divBdr>
        <w:top w:val="none" w:sz="0" w:space="0" w:color="auto"/>
        <w:left w:val="none" w:sz="0" w:space="0" w:color="auto"/>
        <w:bottom w:val="none" w:sz="0" w:space="0" w:color="auto"/>
        <w:right w:val="none" w:sz="0" w:space="0" w:color="auto"/>
      </w:divBdr>
    </w:div>
    <w:div w:id="1921257172">
      <w:bodyDiv w:val="1"/>
      <w:marLeft w:val="0"/>
      <w:marRight w:val="0"/>
      <w:marTop w:val="0"/>
      <w:marBottom w:val="0"/>
      <w:divBdr>
        <w:top w:val="none" w:sz="0" w:space="0" w:color="auto"/>
        <w:left w:val="none" w:sz="0" w:space="0" w:color="auto"/>
        <w:bottom w:val="none" w:sz="0" w:space="0" w:color="auto"/>
        <w:right w:val="none" w:sz="0" w:space="0" w:color="auto"/>
      </w:divBdr>
    </w:div>
    <w:div w:id="1931352544">
      <w:bodyDiv w:val="1"/>
      <w:marLeft w:val="0"/>
      <w:marRight w:val="0"/>
      <w:marTop w:val="0"/>
      <w:marBottom w:val="0"/>
      <w:divBdr>
        <w:top w:val="none" w:sz="0" w:space="0" w:color="auto"/>
        <w:left w:val="none" w:sz="0" w:space="0" w:color="auto"/>
        <w:bottom w:val="none" w:sz="0" w:space="0" w:color="auto"/>
        <w:right w:val="none" w:sz="0" w:space="0" w:color="auto"/>
      </w:divBdr>
    </w:div>
    <w:div w:id="1938563651">
      <w:bodyDiv w:val="1"/>
      <w:marLeft w:val="0"/>
      <w:marRight w:val="0"/>
      <w:marTop w:val="0"/>
      <w:marBottom w:val="0"/>
      <w:divBdr>
        <w:top w:val="none" w:sz="0" w:space="0" w:color="auto"/>
        <w:left w:val="none" w:sz="0" w:space="0" w:color="auto"/>
        <w:bottom w:val="none" w:sz="0" w:space="0" w:color="auto"/>
        <w:right w:val="none" w:sz="0" w:space="0" w:color="auto"/>
      </w:divBdr>
    </w:div>
    <w:div w:id="1940023751">
      <w:bodyDiv w:val="1"/>
      <w:marLeft w:val="0"/>
      <w:marRight w:val="0"/>
      <w:marTop w:val="0"/>
      <w:marBottom w:val="0"/>
      <w:divBdr>
        <w:top w:val="none" w:sz="0" w:space="0" w:color="auto"/>
        <w:left w:val="none" w:sz="0" w:space="0" w:color="auto"/>
        <w:bottom w:val="none" w:sz="0" w:space="0" w:color="auto"/>
        <w:right w:val="none" w:sz="0" w:space="0" w:color="auto"/>
      </w:divBdr>
    </w:div>
    <w:div w:id="1943536396">
      <w:bodyDiv w:val="1"/>
      <w:marLeft w:val="0"/>
      <w:marRight w:val="0"/>
      <w:marTop w:val="0"/>
      <w:marBottom w:val="0"/>
      <w:divBdr>
        <w:top w:val="none" w:sz="0" w:space="0" w:color="auto"/>
        <w:left w:val="none" w:sz="0" w:space="0" w:color="auto"/>
        <w:bottom w:val="none" w:sz="0" w:space="0" w:color="auto"/>
        <w:right w:val="none" w:sz="0" w:space="0" w:color="auto"/>
      </w:divBdr>
    </w:div>
    <w:div w:id="1950308223">
      <w:bodyDiv w:val="1"/>
      <w:marLeft w:val="0"/>
      <w:marRight w:val="0"/>
      <w:marTop w:val="0"/>
      <w:marBottom w:val="0"/>
      <w:divBdr>
        <w:top w:val="none" w:sz="0" w:space="0" w:color="auto"/>
        <w:left w:val="none" w:sz="0" w:space="0" w:color="auto"/>
        <w:bottom w:val="none" w:sz="0" w:space="0" w:color="auto"/>
        <w:right w:val="none" w:sz="0" w:space="0" w:color="auto"/>
      </w:divBdr>
    </w:div>
    <w:div w:id="1951080734">
      <w:bodyDiv w:val="1"/>
      <w:marLeft w:val="0"/>
      <w:marRight w:val="0"/>
      <w:marTop w:val="0"/>
      <w:marBottom w:val="0"/>
      <w:divBdr>
        <w:top w:val="none" w:sz="0" w:space="0" w:color="auto"/>
        <w:left w:val="none" w:sz="0" w:space="0" w:color="auto"/>
        <w:bottom w:val="none" w:sz="0" w:space="0" w:color="auto"/>
        <w:right w:val="none" w:sz="0" w:space="0" w:color="auto"/>
      </w:divBdr>
    </w:div>
    <w:div w:id="1961376704">
      <w:bodyDiv w:val="1"/>
      <w:marLeft w:val="0"/>
      <w:marRight w:val="0"/>
      <w:marTop w:val="0"/>
      <w:marBottom w:val="0"/>
      <w:divBdr>
        <w:top w:val="none" w:sz="0" w:space="0" w:color="auto"/>
        <w:left w:val="none" w:sz="0" w:space="0" w:color="auto"/>
        <w:bottom w:val="none" w:sz="0" w:space="0" w:color="auto"/>
        <w:right w:val="none" w:sz="0" w:space="0" w:color="auto"/>
      </w:divBdr>
    </w:div>
    <w:div w:id="1964723026">
      <w:bodyDiv w:val="1"/>
      <w:marLeft w:val="0"/>
      <w:marRight w:val="0"/>
      <w:marTop w:val="0"/>
      <w:marBottom w:val="0"/>
      <w:divBdr>
        <w:top w:val="none" w:sz="0" w:space="0" w:color="auto"/>
        <w:left w:val="none" w:sz="0" w:space="0" w:color="auto"/>
        <w:bottom w:val="none" w:sz="0" w:space="0" w:color="auto"/>
        <w:right w:val="none" w:sz="0" w:space="0" w:color="auto"/>
      </w:divBdr>
    </w:div>
    <w:div w:id="1968966185">
      <w:bodyDiv w:val="1"/>
      <w:marLeft w:val="0"/>
      <w:marRight w:val="0"/>
      <w:marTop w:val="0"/>
      <w:marBottom w:val="0"/>
      <w:divBdr>
        <w:top w:val="none" w:sz="0" w:space="0" w:color="auto"/>
        <w:left w:val="none" w:sz="0" w:space="0" w:color="auto"/>
        <w:bottom w:val="none" w:sz="0" w:space="0" w:color="auto"/>
        <w:right w:val="none" w:sz="0" w:space="0" w:color="auto"/>
      </w:divBdr>
    </w:div>
    <w:div w:id="1969428969">
      <w:bodyDiv w:val="1"/>
      <w:marLeft w:val="0"/>
      <w:marRight w:val="0"/>
      <w:marTop w:val="0"/>
      <w:marBottom w:val="0"/>
      <w:divBdr>
        <w:top w:val="none" w:sz="0" w:space="0" w:color="auto"/>
        <w:left w:val="none" w:sz="0" w:space="0" w:color="auto"/>
        <w:bottom w:val="none" w:sz="0" w:space="0" w:color="auto"/>
        <w:right w:val="none" w:sz="0" w:space="0" w:color="auto"/>
      </w:divBdr>
    </w:div>
    <w:div w:id="1988322144">
      <w:bodyDiv w:val="1"/>
      <w:marLeft w:val="0"/>
      <w:marRight w:val="0"/>
      <w:marTop w:val="0"/>
      <w:marBottom w:val="0"/>
      <w:divBdr>
        <w:top w:val="none" w:sz="0" w:space="0" w:color="auto"/>
        <w:left w:val="none" w:sz="0" w:space="0" w:color="auto"/>
        <w:bottom w:val="none" w:sz="0" w:space="0" w:color="auto"/>
        <w:right w:val="none" w:sz="0" w:space="0" w:color="auto"/>
      </w:divBdr>
    </w:div>
    <w:div w:id="1992175837">
      <w:bodyDiv w:val="1"/>
      <w:marLeft w:val="0"/>
      <w:marRight w:val="0"/>
      <w:marTop w:val="0"/>
      <w:marBottom w:val="0"/>
      <w:divBdr>
        <w:top w:val="none" w:sz="0" w:space="0" w:color="auto"/>
        <w:left w:val="none" w:sz="0" w:space="0" w:color="auto"/>
        <w:bottom w:val="none" w:sz="0" w:space="0" w:color="auto"/>
        <w:right w:val="none" w:sz="0" w:space="0" w:color="auto"/>
      </w:divBdr>
    </w:div>
    <w:div w:id="1994404415">
      <w:bodyDiv w:val="1"/>
      <w:marLeft w:val="0"/>
      <w:marRight w:val="0"/>
      <w:marTop w:val="0"/>
      <w:marBottom w:val="0"/>
      <w:divBdr>
        <w:top w:val="none" w:sz="0" w:space="0" w:color="auto"/>
        <w:left w:val="none" w:sz="0" w:space="0" w:color="auto"/>
        <w:bottom w:val="none" w:sz="0" w:space="0" w:color="auto"/>
        <w:right w:val="none" w:sz="0" w:space="0" w:color="auto"/>
      </w:divBdr>
    </w:div>
    <w:div w:id="2012834439">
      <w:bodyDiv w:val="1"/>
      <w:marLeft w:val="0"/>
      <w:marRight w:val="0"/>
      <w:marTop w:val="0"/>
      <w:marBottom w:val="0"/>
      <w:divBdr>
        <w:top w:val="none" w:sz="0" w:space="0" w:color="auto"/>
        <w:left w:val="none" w:sz="0" w:space="0" w:color="auto"/>
        <w:bottom w:val="none" w:sz="0" w:space="0" w:color="auto"/>
        <w:right w:val="none" w:sz="0" w:space="0" w:color="auto"/>
      </w:divBdr>
    </w:div>
    <w:div w:id="2036148594">
      <w:bodyDiv w:val="1"/>
      <w:marLeft w:val="0"/>
      <w:marRight w:val="0"/>
      <w:marTop w:val="0"/>
      <w:marBottom w:val="0"/>
      <w:divBdr>
        <w:top w:val="none" w:sz="0" w:space="0" w:color="auto"/>
        <w:left w:val="none" w:sz="0" w:space="0" w:color="auto"/>
        <w:bottom w:val="none" w:sz="0" w:space="0" w:color="auto"/>
        <w:right w:val="none" w:sz="0" w:space="0" w:color="auto"/>
      </w:divBdr>
    </w:div>
    <w:div w:id="2047178597">
      <w:bodyDiv w:val="1"/>
      <w:marLeft w:val="0"/>
      <w:marRight w:val="0"/>
      <w:marTop w:val="0"/>
      <w:marBottom w:val="0"/>
      <w:divBdr>
        <w:top w:val="none" w:sz="0" w:space="0" w:color="auto"/>
        <w:left w:val="none" w:sz="0" w:space="0" w:color="auto"/>
        <w:bottom w:val="none" w:sz="0" w:space="0" w:color="auto"/>
        <w:right w:val="none" w:sz="0" w:space="0" w:color="auto"/>
      </w:divBdr>
    </w:div>
    <w:div w:id="2051490202">
      <w:bodyDiv w:val="1"/>
      <w:marLeft w:val="0"/>
      <w:marRight w:val="0"/>
      <w:marTop w:val="0"/>
      <w:marBottom w:val="0"/>
      <w:divBdr>
        <w:top w:val="none" w:sz="0" w:space="0" w:color="auto"/>
        <w:left w:val="none" w:sz="0" w:space="0" w:color="auto"/>
        <w:bottom w:val="none" w:sz="0" w:space="0" w:color="auto"/>
        <w:right w:val="none" w:sz="0" w:space="0" w:color="auto"/>
      </w:divBdr>
    </w:div>
    <w:div w:id="2064523293">
      <w:bodyDiv w:val="1"/>
      <w:marLeft w:val="0"/>
      <w:marRight w:val="0"/>
      <w:marTop w:val="0"/>
      <w:marBottom w:val="0"/>
      <w:divBdr>
        <w:top w:val="none" w:sz="0" w:space="0" w:color="auto"/>
        <w:left w:val="none" w:sz="0" w:space="0" w:color="auto"/>
        <w:bottom w:val="none" w:sz="0" w:space="0" w:color="auto"/>
        <w:right w:val="none" w:sz="0" w:space="0" w:color="auto"/>
      </w:divBdr>
    </w:div>
    <w:div w:id="2071998590">
      <w:bodyDiv w:val="1"/>
      <w:marLeft w:val="0"/>
      <w:marRight w:val="0"/>
      <w:marTop w:val="0"/>
      <w:marBottom w:val="0"/>
      <w:divBdr>
        <w:top w:val="none" w:sz="0" w:space="0" w:color="auto"/>
        <w:left w:val="none" w:sz="0" w:space="0" w:color="auto"/>
        <w:bottom w:val="none" w:sz="0" w:space="0" w:color="auto"/>
        <w:right w:val="none" w:sz="0" w:space="0" w:color="auto"/>
      </w:divBdr>
    </w:div>
    <w:div w:id="2073891225">
      <w:bodyDiv w:val="1"/>
      <w:marLeft w:val="0"/>
      <w:marRight w:val="0"/>
      <w:marTop w:val="0"/>
      <w:marBottom w:val="0"/>
      <w:divBdr>
        <w:top w:val="none" w:sz="0" w:space="0" w:color="auto"/>
        <w:left w:val="none" w:sz="0" w:space="0" w:color="auto"/>
        <w:bottom w:val="none" w:sz="0" w:space="0" w:color="auto"/>
        <w:right w:val="none" w:sz="0" w:space="0" w:color="auto"/>
      </w:divBdr>
    </w:div>
    <w:div w:id="2076658131">
      <w:bodyDiv w:val="1"/>
      <w:marLeft w:val="0"/>
      <w:marRight w:val="0"/>
      <w:marTop w:val="0"/>
      <w:marBottom w:val="0"/>
      <w:divBdr>
        <w:top w:val="none" w:sz="0" w:space="0" w:color="auto"/>
        <w:left w:val="none" w:sz="0" w:space="0" w:color="auto"/>
        <w:bottom w:val="none" w:sz="0" w:space="0" w:color="auto"/>
        <w:right w:val="none" w:sz="0" w:space="0" w:color="auto"/>
      </w:divBdr>
    </w:div>
    <w:div w:id="2081711014">
      <w:bodyDiv w:val="1"/>
      <w:marLeft w:val="0"/>
      <w:marRight w:val="0"/>
      <w:marTop w:val="0"/>
      <w:marBottom w:val="0"/>
      <w:divBdr>
        <w:top w:val="none" w:sz="0" w:space="0" w:color="auto"/>
        <w:left w:val="none" w:sz="0" w:space="0" w:color="auto"/>
        <w:bottom w:val="none" w:sz="0" w:space="0" w:color="auto"/>
        <w:right w:val="none" w:sz="0" w:space="0" w:color="auto"/>
      </w:divBdr>
    </w:div>
    <w:div w:id="2083871338">
      <w:bodyDiv w:val="1"/>
      <w:marLeft w:val="0"/>
      <w:marRight w:val="0"/>
      <w:marTop w:val="0"/>
      <w:marBottom w:val="0"/>
      <w:divBdr>
        <w:top w:val="none" w:sz="0" w:space="0" w:color="auto"/>
        <w:left w:val="none" w:sz="0" w:space="0" w:color="auto"/>
        <w:bottom w:val="none" w:sz="0" w:space="0" w:color="auto"/>
        <w:right w:val="none" w:sz="0" w:space="0" w:color="auto"/>
      </w:divBdr>
    </w:div>
    <w:div w:id="2086297591">
      <w:bodyDiv w:val="1"/>
      <w:marLeft w:val="0"/>
      <w:marRight w:val="0"/>
      <w:marTop w:val="0"/>
      <w:marBottom w:val="0"/>
      <w:divBdr>
        <w:top w:val="none" w:sz="0" w:space="0" w:color="auto"/>
        <w:left w:val="none" w:sz="0" w:space="0" w:color="auto"/>
        <w:bottom w:val="none" w:sz="0" w:space="0" w:color="auto"/>
        <w:right w:val="none" w:sz="0" w:space="0" w:color="auto"/>
      </w:divBdr>
    </w:div>
    <w:div w:id="2086950907">
      <w:bodyDiv w:val="1"/>
      <w:marLeft w:val="0"/>
      <w:marRight w:val="0"/>
      <w:marTop w:val="0"/>
      <w:marBottom w:val="0"/>
      <w:divBdr>
        <w:top w:val="none" w:sz="0" w:space="0" w:color="auto"/>
        <w:left w:val="none" w:sz="0" w:space="0" w:color="auto"/>
        <w:bottom w:val="none" w:sz="0" w:space="0" w:color="auto"/>
        <w:right w:val="none" w:sz="0" w:space="0" w:color="auto"/>
      </w:divBdr>
    </w:div>
    <w:div w:id="2104572635">
      <w:bodyDiv w:val="1"/>
      <w:marLeft w:val="0"/>
      <w:marRight w:val="0"/>
      <w:marTop w:val="0"/>
      <w:marBottom w:val="0"/>
      <w:divBdr>
        <w:top w:val="none" w:sz="0" w:space="0" w:color="auto"/>
        <w:left w:val="none" w:sz="0" w:space="0" w:color="auto"/>
        <w:bottom w:val="none" w:sz="0" w:space="0" w:color="auto"/>
        <w:right w:val="none" w:sz="0" w:space="0" w:color="auto"/>
      </w:divBdr>
    </w:div>
    <w:div w:id="2115861099">
      <w:bodyDiv w:val="1"/>
      <w:marLeft w:val="0"/>
      <w:marRight w:val="0"/>
      <w:marTop w:val="0"/>
      <w:marBottom w:val="0"/>
      <w:divBdr>
        <w:top w:val="none" w:sz="0" w:space="0" w:color="auto"/>
        <w:left w:val="none" w:sz="0" w:space="0" w:color="auto"/>
        <w:bottom w:val="none" w:sz="0" w:space="0" w:color="auto"/>
        <w:right w:val="none" w:sz="0" w:space="0" w:color="auto"/>
      </w:divBdr>
    </w:div>
    <w:div w:id="2122608959">
      <w:bodyDiv w:val="1"/>
      <w:marLeft w:val="0"/>
      <w:marRight w:val="0"/>
      <w:marTop w:val="0"/>
      <w:marBottom w:val="0"/>
      <w:divBdr>
        <w:top w:val="none" w:sz="0" w:space="0" w:color="auto"/>
        <w:left w:val="none" w:sz="0" w:space="0" w:color="auto"/>
        <w:bottom w:val="none" w:sz="0" w:space="0" w:color="auto"/>
        <w:right w:val="none" w:sz="0" w:space="0" w:color="auto"/>
      </w:divBdr>
    </w:div>
    <w:div w:id="2123726332">
      <w:bodyDiv w:val="1"/>
      <w:marLeft w:val="0"/>
      <w:marRight w:val="0"/>
      <w:marTop w:val="0"/>
      <w:marBottom w:val="0"/>
      <w:divBdr>
        <w:top w:val="none" w:sz="0" w:space="0" w:color="auto"/>
        <w:left w:val="none" w:sz="0" w:space="0" w:color="auto"/>
        <w:bottom w:val="none" w:sz="0" w:space="0" w:color="auto"/>
        <w:right w:val="none" w:sz="0" w:space="0" w:color="auto"/>
      </w:divBdr>
    </w:div>
    <w:div w:id="2126269203">
      <w:bodyDiv w:val="1"/>
      <w:marLeft w:val="0"/>
      <w:marRight w:val="0"/>
      <w:marTop w:val="0"/>
      <w:marBottom w:val="0"/>
      <w:divBdr>
        <w:top w:val="none" w:sz="0" w:space="0" w:color="auto"/>
        <w:left w:val="none" w:sz="0" w:space="0" w:color="auto"/>
        <w:bottom w:val="none" w:sz="0" w:space="0" w:color="auto"/>
        <w:right w:val="none" w:sz="0" w:space="0" w:color="auto"/>
      </w:divBdr>
    </w:div>
    <w:div w:id="2134667178">
      <w:bodyDiv w:val="1"/>
      <w:marLeft w:val="0"/>
      <w:marRight w:val="0"/>
      <w:marTop w:val="0"/>
      <w:marBottom w:val="0"/>
      <w:divBdr>
        <w:top w:val="none" w:sz="0" w:space="0" w:color="auto"/>
        <w:left w:val="none" w:sz="0" w:space="0" w:color="auto"/>
        <w:bottom w:val="none" w:sz="0" w:space="0" w:color="auto"/>
        <w:right w:val="none" w:sz="0" w:space="0" w:color="auto"/>
      </w:divBdr>
    </w:div>
    <w:div w:id="2143572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D:\&#1042;&#1080;&#1079;&#1080;&#1085;&#1076;&#1086;&#1088;\&#1042;&#1080;&#1079;&#1080;&#1085;&#1076;&#1086;&#1088;%20&#1086;&#1073;&#1086;&#1089;&#1085;&#1086;&#1074;&#1072;&#1085;&#1080;&#1077;.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A9F33E-7503-4C47-A26E-C549D326FD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Визиндор обоснование</Template>
  <TotalTime>11</TotalTime>
  <Pages>34</Pages>
  <Words>32</Words>
  <Characters>186</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217</CharactersWithSpaces>
  <SharedDoc>false</SharedDoc>
  <HLinks>
    <vt:vector size="96" baseType="variant">
      <vt:variant>
        <vt:i4>5242898</vt:i4>
      </vt:variant>
      <vt:variant>
        <vt:i4>90</vt:i4>
      </vt:variant>
      <vt:variant>
        <vt:i4>0</vt:i4>
      </vt:variant>
      <vt:variant>
        <vt:i4>5</vt:i4>
      </vt:variant>
      <vt:variant>
        <vt:lpwstr>http://ru.wikipedia.org/wiki/%D0%AD%D0%BD%D0%B5%D1%80%D0%B3%D0%BE%D1%81%D0%B1%D0%B5%D1%80%D0%B5%D0%B6%D0%B5%D0%BD%D0%B8%D0%B5</vt:lpwstr>
      </vt:variant>
      <vt:variant>
        <vt:lpwstr/>
      </vt:variant>
      <vt:variant>
        <vt:i4>8323171</vt:i4>
      </vt:variant>
      <vt:variant>
        <vt:i4>87</vt:i4>
      </vt:variant>
      <vt:variant>
        <vt:i4>0</vt:i4>
      </vt:variant>
      <vt:variant>
        <vt:i4>5</vt:i4>
      </vt:variant>
      <vt:variant>
        <vt:lpwstr>http://ru.wikipedia.org/wiki/%D0%9F%D0%BE%D1%81%D0%B5%D0%BB%D0%B5%D0%BD%D0%B8%D0%B5</vt:lpwstr>
      </vt:variant>
      <vt:variant>
        <vt:lpwstr/>
      </vt:variant>
      <vt:variant>
        <vt:i4>1900592</vt:i4>
      </vt:variant>
      <vt:variant>
        <vt:i4>80</vt:i4>
      </vt:variant>
      <vt:variant>
        <vt:i4>0</vt:i4>
      </vt:variant>
      <vt:variant>
        <vt:i4>5</vt:i4>
      </vt:variant>
      <vt:variant>
        <vt:lpwstr/>
      </vt:variant>
      <vt:variant>
        <vt:lpwstr>_Toc377902469</vt:lpwstr>
      </vt:variant>
      <vt:variant>
        <vt:i4>1900592</vt:i4>
      </vt:variant>
      <vt:variant>
        <vt:i4>74</vt:i4>
      </vt:variant>
      <vt:variant>
        <vt:i4>0</vt:i4>
      </vt:variant>
      <vt:variant>
        <vt:i4>5</vt:i4>
      </vt:variant>
      <vt:variant>
        <vt:lpwstr/>
      </vt:variant>
      <vt:variant>
        <vt:lpwstr>_Toc377902468</vt:lpwstr>
      </vt:variant>
      <vt:variant>
        <vt:i4>1900592</vt:i4>
      </vt:variant>
      <vt:variant>
        <vt:i4>68</vt:i4>
      </vt:variant>
      <vt:variant>
        <vt:i4>0</vt:i4>
      </vt:variant>
      <vt:variant>
        <vt:i4>5</vt:i4>
      </vt:variant>
      <vt:variant>
        <vt:lpwstr/>
      </vt:variant>
      <vt:variant>
        <vt:lpwstr>_Toc377902467</vt:lpwstr>
      </vt:variant>
      <vt:variant>
        <vt:i4>1900592</vt:i4>
      </vt:variant>
      <vt:variant>
        <vt:i4>62</vt:i4>
      </vt:variant>
      <vt:variant>
        <vt:i4>0</vt:i4>
      </vt:variant>
      <vt:variant>
        <vt:i4>5</vt:i4>
      </vt:variant>
      <vt:variant>
        <vt:lpwstr/>
      </vt:variant>
      <vt:variant>
        <vt:lpwstr>_Toc377902466</vt:lpwstr>
      </vt:variant>
      <vt:variant>
        <vt:i4>1900592</vt:i4>
      </vt:variant>
      <vt:variant>
        <vt:i4>56</vt:i4>
      </vt:variant>
      <vt:variant>
        <vt:i4>0</vt:i4>
      </vt:variant>
      <vt:variant>
        <vt:i4>5</vt:i4>
      </vt:variant>
      <vt:variant>
        <vt:lpwstr/>
      </vt:variant>
      <vt:variant>
        <vt:lpwstr>_Toc377902465</vt:lpwstr>
      </vt:variant>
      <vt:variant>
        <vt:i4>1900592</vt:i4>
      </vt:variant>
      <vt:variant>
        <vt:i4>50</vt:i4>
      </vt:variant>
      <vt:variant>
        <vt:i4>0</vt:i4>
      </vt:variant>
      <vt:variant>
        <vt:i4>5</vt:i4>
      </vt:variant>
      <vt:variant>
        <vt:lpwstr/>
      </vt:variant>
      <vt:variant>
        <vt:lpwstr>_Toc377902464</vt:lpwstr>
      </vt:variant>
      <vt:variant>
        <vt:i4>1900592</vt:i4>
      </vt:variant>
      <vt:variant>
        <vt:i4>44</vt:i4>
      </vt:variant>
      <vt:variant>
        <vt:i4>0</vt:i4>
      </vt:variant>
      <vt:variant>
        <vt:i4>5</vt:i4>
      </vt:variant>
      <vt:variant>
        <vt:lpwstr/>
      </vt:variant>
      <vt:variant>
        <vt:lpwstr>_Toc377902463</vt:lpwstr>
      </vt:variant>
      <vt:variant>
        <vt:i4>1900592</vt:i4>
      </vt:variant>
      <vt:variant>
        <vt:i4>38</vt:i4>
      </vt:variant>
      <vt:variant>
        <vt:i4>0</vt:i4>
      </vt:variant>
      <vt:variant>
        <vt:i4>5</vt:i4>
      </vt:variant>
      <vt:variant>
        <vt:lpwstr/>
      </vt:variant>
      <vt:variant>
        <vt:lpwstr>_Toc377902462</vt:lpwstr>
      </vt:variant>
      <vt:variant>
        <vt:i4>1900592</vt:i4>
      </vt:variant>
      <vt:variant>
        <vt:i4>32</vt:i4>
      </vt:variant>
      <vt:variant>
        <vt:i4>0</vt:i4>
      </vt:variant>
      <vt:variant>
        <vt:i4>5</vt:i4>
      </vt:variant>
      <vt:variant>
        <vt:lpwstr/>
      </vt:variant>
      <vt:variant>
        <vt:lpwstr>_Toc377902461</vt:lpwstr>
      </vt:variant>
      <vt:variant>
        <vt:i4>1900592</vt:i4>
      </vt:variant>
      <vt:variant>
        <vt:i4>26</vt:i4>
      </vt:variant>
      <vt:variant>
        <vt:i4>0</vt:i4>
      </vt:variant>
      <vt:variant>
        <vt:i4>5</vt:i4>
      </vt:variant>
      <vt:variant>
        <vt:lpwstr/>
      </vt:variant>
      <vt:variant>
        <vt:lpwstr>_Toc377902460</vt:lpwstr>
      </vt:variant>
      <vt:variant>
        <vt:i4>1966128</vt:i4>
      </vt:variant>
      <vt:variant>
        <vt:i4>20</vt:i4>
      </vt:variant>
      <vt:variant>
        <vt:i4>0</vt:i4>
      </vt:variant>
      <vt:variant>
        <vt:i4>5</vt:i4>
      </vt:variant>
      <vt:variant>
        <vt:lpwstr/>
      </vt:variant>
      <vt:variant>
        <vt:lpwstr>_Toc377902459</vt:lpwstr>
      </vt:variant>
      <vt:variant>
        <vt:i4>1966128</vt:i4>
      </vt:variant>
      <vt:variant>
        <vt:i4>14</vt:i4>
      </vt:variant>
      <vt:variant>
        <vt:i4>0</vt:i4>
      </vt:variant>
      <vt:variant>
        <vt:i4>5</vt:i4>
      </vt:variant>
      <vt:variant>
        <vt:lpwstr/>
      </vt:variant>
      <vt:variant>
        <vt:lpwstr>_Toc377902458</vt:lpwstr>
      </vt:variant>
      <vt:variant>
        <vt:i4>1966128</vt:i4>
      </vt:variant>
      <vt:variant>
        <vt:i4>8</vt:i4>
      </vt:variant>
      <vt:variant>
        <vt:i4>0</vt:i4>
      </vt:variant>
      <vt:variant>
        <vt:i4>5</vt:i4>
      </vt:variant>
      <vt:variant>
        <vt:lpwstr/>
      </vt:variant>
      <vt:variant>
        <vt:lpwstr>_Toc377902457</vt:lpwstr>
      </vt:variant>
      <vt:variant>
        <vt:i4>1966128</vt:i4>
      </vt:variant>
      <vt:variant>
        <vt:i4>2</vt:i4>
      </vt:variant>
      <vt:variant>
        <vt:i4>0</vt:i4>
      </vt:variant>
      <vt:variant>
        <vt:i4>5</vt:i4>
      </vt:variant>
      <vt:variant>
        <vt:lpwstr/>
      </vt:variant>
      <vt:variant>
        <vt:lpwstr>_Toc377902456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EKATERINA</dc:creator>
  <cp:lastModifiedBy>EKATERINA</cp:lastModifiedBy>
  <cp:revision>3</cp:revision>
  <cp:lastPrinted>2014-08-26T10:48:00Z</cp:lastPrinted>
  <dcterms:created xsi:type="dcterms:W3CDTF">2014-11-25T06:43:00Z</dcterms:created>
  <dcterms:modified xsi:type="dcterms:W3CDTF">2014-11-25T06:50:00Z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